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67A1A6A2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D6FE4">
        <w:rPr>
          <w:rFonts w:cs="Arial"/>
          <w:b/>
          <w:sz w:val="24"/>
          <w:szCs w:val="24"/>
        </w:rPr>
        <w:t>112</w:t>
      </w:r>
      <w:r w:rsidR="00FC4ADD">
        <w:rPr>
          <w:rFonts w:cs="Arial"/>
          <w:b/>
          <w:sz w:val="24"/>
          <w:szCs w:val="24"/>
        </w:rPr>
        <w:t>-bis</w:t>
      </w:r>
      <w:r>
        <w:rPr>
          <w:rFonts w:cs="Arial"/>
          <w:b/>
          <w:sz w:val="24"/>
          <w:szCs w:val="24"/>
        </w:rPr>
        <w:tab/>
      </w:r>
      <w:r w:rsidR="0042722F" w:rsidRPr="0042722F">
        <w:rPr>
          <w:rFonts w:cs="Arial"/>
          <w:b/>
          <w:sz w:val="24"/>
          <w:szCs w:val="24"/>
        </w:rPr>
        <w:t>R4-2415567</w:t>
      </w:r>
    </w:p>
    <w:p w14:paraId="22510F7F" w14:textId="6C4E5C9E" w:rsidR="00820BC5" w:rsidRPr="0087636F" w:rsidRDefault="00FC4ADD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Hefei</w:t>
      </w:r>
      <w:r w:rsidR="00820BC5" w:rsidRPr="00690ADD">
        <w:rPr>
          <w:rFonts w:cs="Arial"/>
          <w:b/>
          <w:sz w:val="24"/>
          <w:szCs w:val="24"/>
        </w:rPr>
        <w:t>,</w:t>
      </w:r>
      <w:r>
        <w:rPr>
          <w:rFonts w:cs="Arial"/>
          <w:b/>
          <w:sz w:val="24"/>
          <w:szCs w:val="24"/>
        </w:rPr>
        <w:t xml:space="preserve"> China</w:t>
      </w:r>
      <w:r w:rsidR="00E97B46">
        <w:rPr>
          <w:rFonts w:cs="Arial"/>
          <w:b/>
          <w:sz w:val="24"/>
          <w:szCs w:val="24"/>
        </w:rPr>
        <w:t>,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14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18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Oct</w:t>
      </w:r>
      <w:r w:rsidR="00CD6FE4">
        <w:rPr>
          <w:rFonts w:cs="Arial"/>
          <w:b/>
          <w:sz w:val="24"/>
          <w:szCs w:val="24"/>
        </w:rPr>
        <w:t>.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CD6FE4">
        <w:rPr>
          <w:rFonts w:cs="Arial"/>
          <w:b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64B543B0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44D6A084" w14:textId="145D8B1F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CD6FE4">
        <w:rPr>
          <w:sz w:val="22"/>
        </w:rPr>
        <w:t>n28</w:t>
      </w:r>
      <w:r w:rsidR="00B02483">
        <w:rPr>
          <w:sz w:val="22"/>
        </w:rPr>
        <w:t xml:space="preserve"> </w:t>
      </w:r>
      <w:r w:rsidR="00CD6FE4">
        <w:rPr>
          <w:sz w:val="22"/>
        </w:rPr>
        <w:t xml:space="preserve">NS_17 and NS_18 A-MPR </w:t>
      </w:r>
      <w:r w:rsidR="00B02483">
        <w:rPr>
          <w:sz w:val="22"/>
        </w:rPr>
        <w:t>proposal</w:t>
      </w:r>
      <w:r w:rsidR="00E87445">
        <w:rPr>
          <w:sz w:val="22"/>
        </w:rPr>
        <w:t>s</w:t>
      </w:r>
    </w:p>
    <w:bookmarkEnd w:id="1"/>
    <w:p w14:paraId="78D8C097" w14:textId="7CE6E882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8C335C">
        <w:rPr>
          <w:b/>
          <w:sz w:val="22"/>
        </w:rPr>
        <w:t>5</w:t>
      </w:r>
      <w:r w:rsidR="00EB7C7D">
        <w:rPr>
          <w:b/>
          <w:sz w:val="22"/>
        </w:rPr>
        <w:t>.</w:t>
      </w:r>
      <w:r w:rsidR="008C335C">
        <w:rPr>
          <w:b/>
          <w:sz w:val="22"/>
        </w:rPr>
        <w:t>20</w:t>
      </w:r>
      <w:r w:rsidR="00EB7C7D">
        <w:rPr>
          <w:b/>
          <w:sz w:val="22"/>
        </w:rPr>
        <w:t>.</w:t>
      </w:r>
      <w:r w:rsidR="008C335C">
        <w:rPr>
          <w:b/>
          <w:sz w:val="22"/>
        </w:rPr>
        <w:t>2</w:t>
      </w:r>
    </w:p>
    <w:p w14:paraId="2E615C7D" w14:textId="22320DA0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B02483">
        <w:rPr>
          <w:sz w:val="22"/>
        </w:rPr>
        <w:t>Approval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CA922DA" w14:textId="60B43D84" w:rsidR="00A46001" w:rsidRPr="005101D1" w:rsidRDefault="00EB6CF0" w:rsidP="005101D1">
      <w:r>
        <w:t>We make proposal</w:t>
      </w:r>
      <w:r w:rsidR="0014648A">
        <w:t>s</w:t>
      </w:r>
      <w:r>
        <w:t xml:space="preserve"> for NS_17 and NS_18 A-MPR based on simulations on band n28. </w:t>
      </w:r>
      <w:r w:rsidR="00526254">
        <w:t>The simulation results are published in a separate contribution [1].</w:t>
      </w:r>
    </w:p>
    <w:p w14:paraId="6FAAD9B6" w14:textId="6402E074" w:rsidR="00A46001" w:rsidRDefault="00871607" w:rsidP="00A46001">
      <w:pPr>
        <w:pStyle w:val="Heading1"/>
        <w:rPr>
          <w:lang w:val="sv-SE"/>
        </w:rPr>
      </w:pPr>
      <w:r>
        <w:t>2</w:t>
      </w:r>
      <w:r w:rsidR="00A46001">
        <w:tab/>
      </w:r>
      <w:r w:rsidR="00B02483">
        <w:rPr>
          <w:lang w:val="sv-SE"/>
        </w:rPr>
        <w:t>A-MPR proposal</w:t>
      </w:r>
      <w:r w:rsidR="00220964">
        <w:rPr>
          <w:lang w:val="sv-SE"/>
        </w:rPr>
        <w:t>s</w:t>
      </w:r>
    </w:p>
    <w:p w14:paraId="3748F97E" w14:textId="7D1BAE45" w:rsidR="00DB302B" w:rsidRPr="00DB302B" w:rsidRDefault="00871607" w:rsidP="00DB302B">
      <w:pPr>
        <w:rPr>
          <w:lang w:val="sv-SE"/>
        </w:rPr>
      </w:pPr>
      <w:r>
        <w:rPr>
          <w:lang w:val="sv-SE"/>
        </w:rPr>
        <w:t>The simulation results are presented in a separate contribution</w:t>
      </w:r>
      <w:r w:rsidR="00961DBB">
        <w:rPr>
          <w:lang w:val="sv-SE"/>
        </w:rPr>
        <w:t xml:space="preserve"> [1]</w:t>
      </w:r>
      <w:r w:rsidR="00F36024">
        <w:rPr>
          <w:lang w:val="sv-SE"/>
        </w:rPr>
        <w:t>.</w:t>
      </w:r>
      <w:r w:rsidR="007A5C1F">
        <w:rPr>
          <w:lang w:val="sv-SE"/>
        </w:rPr>
        <w:t xml:space="preserve"> I</w:t>
      </w:r>
      <w:r w:rsidR="00FF4777">
        <w:rPr>
          <w:lang w:val="sv-SE"/>
        </w:rPr>
        <w:t>n this section we provide the A-MPR proposal</w:t>
      </w:r>
      <w:r w:rsidR="00B532D4">
        <w:rPr>
          <w:lang w:val="sv-SE"/>
        </w:rPr>
        <w:t>s</w:t>
      </w:r>
      <w:r w:rsidR="00FF4777">
        <w:rPr>
          <w:lang w:val="sv-SE"/>
        </w:rPr>
        <w:t xml:space="preserve"> based on these results</w:t>
      </w:r>
      <w:r>
        <w:rPr>
          <w:lang w:val="sv-SE"/>
        </w:rPr>
        <w:t>.</w:t>
      </w:r>
      <w:r w:rsidR="00332842">
        <w:rPr>
          <w:lang w:val="sv-SE"/>
        </w:rPr>
        <w:t xml:space="preserve"> </w:t>
      </w:r>
      <w:r>
        <w:rPr>
          <w:lang w:val="sv-SE"/>
        </w:rPr>
        <w:t xml:space="preserve">In appendix we show the A-MPR triangles </w:t>
      </w:r>
      <w:r w:rsidR="00B6196E">
        <w:rPr>
          <w:lang w:val="sv-SE"/>
        </w:rPr>
        <w:t>from</w:t>
      </w:r>
      <w:r>
        <w:rPr>
          <w:lang w:val="sv-SE"/>
        </w:rPr>
        <w:t xml:space="preserve"> the proposal</w:t>
      </w:r>
      <w:r w:rsidR="00004D27">
        <w:rPr>
          <w:lang w:val="sv-SE"/>
        </w:rPr>
        <w:t>s</w:t>
      </w:r>
      <w:r w:rsidR="00332842">
        <w:rPr>
          <w:lang w:val="sv-SE"/>
        </w:rPr>
        <w:t xml:space="preserve"> for PC2 NS_17, PC2 NS_18 40 MHz CBW and PC3 NS_18 40 MHz CBW</w:t>
      </w:r>
      <w:r>
        <w:rPr>
          <w:lang w:val="sv-SE"/>
        </w:rPr>
        <w:t>.</w:t>
      </w:r>
    </w:p>
    <w:p w14:paraId="0DD2933B" w14:textId="1F9D8749" w:rsidR="00C56BF8" w:rsidRDefault="00233BE5" w:rsidP="006B627C">
      <w:pPr>
        <w:pStyle w:val="Heading2"/>
      </w:pPr>
      <w:r>
        <w:t>2</w:t>
      </w:r>
      <w:r w:rsidR="00DB302B">
        <w:t>.1</w:t>
      </w:r>
      <w:r w:rsidR="00DB302B">
        <w:tab/>
      </w:r>
      <w:r w:rsidR="00626277">
        <w:t xml:space="preserve">PC2 </w:t>
      </w:r>
      <w:r w:rsidR="00C56BF8">
        <w:t>NS_17</w:t>
      </w:r>
    </w:p>
    <w:p w14:paraId="3CD9C8ED" w14:textId="7BCF868F" w:rsidR="00553343" w:rsidRPr="00553343" w:rsidRDefault="00553343" w:rsidP="00E639FE">
      <w:r>
        <w:t xml:space="preserve">For PC2 NS_17 we </w:t>
      </w:r>
      <w:r w:rsidR="002503B0">
        <w:t>employ</w:t>
      </w:r>
      <w:r>
        <w:t xml:space="preserve"> an additional constraint that the proposed A-MPR values should not lead</w:t>
      </w:r>
      <w:r w:rsidR="00C9561F">
        <w:t xml:space="preserve"> to</w:t>
      </w:r>
      <w:r>
        <w:t xml:space="preserve"> lower output power than </w:t>
      </w:r>
      <w:r w:rsidR="00E213B4">
        <w:t xml:space="preserve">at </w:t>
      </w:r>
      <w:r>
        <w:t>PC3 wi</w:t>
      </w:r>
      <w:r w:rsidR="001C26D7">
        <w:t>thout</w:t>
      </w:r>
      <w:r>
        <w:t xml:space="preserve"> </w:t>
      </w:r>
      <w:r w:rsidR="001C26D7">
        <w:t>A-</w:t>
      </w:r>
      <w:r>
        <w:t>MP</w:t>
      </w:r>
      <w:r w:rsidR="008732C5">
        <w:t>R.</w:t>
      </w:r>
    </w:p>
    <w:p w14:paraId="672E3AA0" w14:textId="4895FB62" w:rsidR="00E639FE" w:rsidRPr="004E0120" w:rsidRDefault="00E639FE" w:rsidP="00E639FE">
      <w:pPr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17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 xml:space="preserve">.  </w:t>
      </w:r>
    </w:p>
    <w:p w14:paraId="741C24D7" w14:textId="7A5662F5" w:rsidR="00E639FE" w:rsidRDefault="00E639FE" w:rsidP="00E639FE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E66C13"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NS_17.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E639FE" w14:paraId="6E51E20E" w14:textId="77777777" w:rsidTr="0040078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20E8F" w14:textId="77777777" w:rsidR="00E639FE" w:rsidRDefault="00E639FE" w:rsidP="0040078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53AE0" w14:textId="77777777" w:rsidR="00E639FE" w:rsidRDefault="00E639FE" w:rsidP="0040078B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05C52" w14:textId="77777777" w:rsidR="00E639FE" w:rsidRDefault="00E639FE" w:rsidP="0040078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2916E" w14:textId="77777777" w:rsidR="00E639FE" w:rsidRDefault="00E639FE" w:rsidP="0040078B">
            <w:pPr>
              <w:pStyle w:val="TAH"/>
            </w:pPr>
            <w:r>
              <w:t>A-MPR</w:t>
            </w:r>
          </w:p>
        </w:tc>
      </w:tr>
      <w:tr w:rsidR="00E639FE" w14:paraId="32C0F9DB" w14:textId="77777777" w:rsidTr="0040078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A1CA9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A56AF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C68DD" w14:textId="77777777" w:rsidR="00E639FE" w:rsidRDefault="00E639FE" w:rsidP="0040078B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463FD8B3" w14:textId="77777777" w:rsidR="00E639FE" w:rsidRDefault="00E639FE" w:rsidP="0040078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932E1" w14:textId="77777777" w:rsidR="00E639FE" w:rsidRDefault="00E639FE" w:rsidP="0040078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50D1B223" w14:textId="77777777" w:rsidR="00E639FE" w:rsidRDefault="00E639FE" w:rsidP="0040078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BBEBC" w14:textId="77777777" w:rsidR="00E639FE" w:rsidRDefault="00E639FE" w:rsidP="0040078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E639FE" w14:paraId="5CF181F9" w14:textId="77777777" w:rsidTr="0040078B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E0BF2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0</w:t>
            </w:r>
            <w:r w:rsidRPr="002307FD">
              <w:rPr>
                <w:rFonts w:cs="Arial"/>
                <w:szCs w:val="18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CFE08" w14:textId="77777777" w:rsidR="00E639FE" w:rsidRPr="002307FD" w:rsidRDefault="00E639FE" w:rsidP="0040078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728.18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A5ED0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3.1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4063D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+ 5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0203C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639FE" w14:paraId="32079043" w14:textId="77777777" w:rsidTr="0040078B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4280A" w14:textId="77777777" w:rsidR="00E639FE" w:rsidRPr="002307FD" w:rsidRDefault="00E639FE" w:rsidP="0040078B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0E7C3" w14:textId="77777777" w:rsidR="00E639FE" w:rsidRPr="002307FD" w:rsidRDefault="00E639FE" w:rsidP="0040078B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825C4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0.4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DA8D8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-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33BBC" w14:textId="77777777" w:rsidR="00E639FE" w:rsidRPr="002307FD" w:rsidRDefault="00E639FE" w:rsidP="0040078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6D0E52BA" w14:textId="65950B5D" w:rsidR="00D43EE3" w:rsidRDefault="00D43EE3" w:rsidP="00944692">
      <w:pPr>
        <w:rPr>
          <w:b/>
          <w:bCs/>
        </w:rPr>
      </w:pPr>
    </w:p>
    <w:p w14:paraId="4D7E66F7" w14:textId="279FE81F" w:rsidR="00E66C13" w:rsidRDefault="00E66C13" w:rsidP="00E66C1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NS_17.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1111"/>
        <w:gridCol w:w="1111"/>
      </w:tblGrid>
      <w:tr w:rsidR="00E66C13" w14:paraId="5D4C76B0" w14:textId="77777777" w:rsidTr="0040078B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E307D" w14:textId="77777777" w:rsidR="00E66C13" w:rsidRDefault="00E66C13" w:rsidP="0040078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6E973" w14:textId="77777777" w:rsidR="00E66C13" w:rsidRDefault="00E66C13" w:rsidP="0040078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6C9E7" w14:textId="77777777" w:rsidR="00E66C13" w:rsidRDefault="00E66C13" w:rsidP="0040078B">
            <w:pPr>
              <w:pStyle w:val="TAH"/>
            </w:pPr>
            <w:r>
              <w:t>A2</w:t>
            </w:r>
          </w:p>
        </w:tc>
      </w:tr>
      <w:tr w:rsidR="00E66C13" w14:paraId="22541232" w14:textId="77777777" w:rsidTr="0040078B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21A9F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43A0E" w14:textId="77777777" w:rsidR="00E66C13" w:rsidRDefault="00E66C13" w:rsidP="0040078B">
            <w:pPr>
              <w:pStyle w:val="TAH"/>
            </w:pPr>
            <w:r>
              <w:t>Outer/Inner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3DAF7" w14:textId="77777777" w:rsidR="00E66C13" w:rsidRDefault="00E66C13" w:rsidP="0040078B">
            <w:pPr>
              <w:pStyle w:val="TAH"/>
            </w:pPr>
            <w:r>
              <w:t>Outer/Inner</w:t>
            </w:r>
          </w:p>
        </w:tc>
      </w:tr>
      <w:tr w:rsidR="00E66C13" w14:paraId="6DD4BCE4" w14:textId="77777777" w:rsidTr="004E3D2D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4AC130" w14:textId="77777777" w:rsidR="00E66C13" w:rsidRDefault="00E66C13" w:rsidP="0040078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E20AAE" w14:textId="77777777" w:rsidR="00E66C13" w:rsidRDefault="00E66C13" w:rsidP="0040078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EC0908C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C7634CF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</w:tr>
      <w:tr w:rsidR="00E66C13" w14:paraId="349A6EEF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5F72EA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C826B2" w14:textId="77777777" w:rsidR="00E66C13" w:rsidRDefault="00E66C13" w:rsidP="0040078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812A2B" w14:textId="67C00BE4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C3B939B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4387456F" w14:textId="77777777" w:rsidTr="004E3D2D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EA78F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8EDF89" w14:textId="77777777" w:rsidR="00E66C13" w:rsidRDefault="00E66C13" w:rsidP="0040078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C22424B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9560194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65C3336B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7F95C8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A1E70F" w14:textId="77777777" w:rsidR="00E66C13" w:rsidRDefault="00E66C13" w:rsidP="0040078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229F647" w14:textId="77777777" w:rsidR="00E66C13" w:rsidRPr="00EF476C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D9D4BD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E66C13" w14:paraId="69420CDB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988B22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1E431C" w14:textId="77777777" w:rsidR="00E66C13" w:rsidRDefault="00E66C13" w:rsidP="0040078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B016602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B33698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</w:tr>
      <w:tr w:rsidR="00E66C13" w14:paraId="258E3E94" w14:textId="77777777" w:rsidTr="00FE2C4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5F40AC5" w14:textId="77777777" w:rsidR="00E66C13" w:rsidRDefault="00E66C13" w:rsidP="0040078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4DFFE9" w14:textId="77777777" w:rsidR="00E66C13" w:rsidRDefault="00E66C13" w:rsidP="0040078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15F470A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F3529B8" w14:textId="496CD90B" w:rsidR="00E66C13" w:rsidRDefault="00FE2C4A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</w:tr>
      <w:tr w:rsidR="00E66C13" w14:paraId="7C2F72DF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D037939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4E6828" w14:textId="77777777" w:rsidR="00E66C13" w:rsidRDefault="00E66C13" w:rsidP="0040078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FFEA84F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8BE079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66C13" w14:paraId="6EECA044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356CAF3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B4A284" w14:textId="77777777" w:rsidR="00E66C13" w:rsidRDefault="00E66C13" w:rsidP="0040078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3CBA4C6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67D45D3" w14:textId="77777777" w:rsidR="00E66C13" w:rsidRDefault="00E66C13" w:rsidP="0040078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E66C13" w14:paraId="34FBDAB1" w14:textId="77777777" w:rsidTr="004E3D2D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6CD5122" w14:textId="77777777" w:rsidR="00E66C13" w:rsidRDefault="00E66C13" w:rsidP="0040078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AE45B8" w14:textId="77777777" w:rsidR="00E66C13" w:rsidRDefault="00E66C13" w:rsidP="0040078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1B55871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50ED485" w14:textId="77777777" w:rsidR="00E66C13" w:rsidRDefault="00E66C13" w:rsidP="0040078B">
            <w:pPr>
              <w:pStyle w:val="TAC"/>
              <w:rPr>
                <w:rFonts w:cs="Arial"/>
              </w:rPr>
            </w:pPr>
          </w:p>
        </w:tc>
      </w:tr>
    </w:tbl>
    <w:p w14:paraId="30D8E220" w14:textId="77777777" w:rsidR="00E612D6" w:rsidRPr="00E612D6" w:rsidRDefault="00E612D6" w:rsidP="00944692">
      <w:pPr>
        <w:rPr>
          <w:b/>
          <w:bCs/>
          <w:lang w:val="sv-SE"/>
        </w:rPr>
      </w:pPr>
    </w:p>
    <w:p w14:paraId="31122188" w14:textId="4E944FF4" w:rsidR="00C56BF8" w:rsidRDefault="00233BE5" w:rsidP="00C56BF8">
      <w:pPr>
        <w:pStyle w:val="Heading2"/>
      </w:pPr>
      <w:r>
        <w:t>2</w:t>
      </w:r>
      <w:r w:rsidR="00C56BF8">
        <w:t>.2</w:t>
      </w:r>
      <w:r w:rsidR="00C56BF8">
        <w:tab/>
      </w:r>
      <w:r w:rsidR="00626277">
        <w:t xml:space="preserve">PC2 </w:t>
      </w:r>
      <w:r w:rsidR="00C56BF8">
        <w:t>NS</w:t>
      </w:r>
      <w:r w:rsidR="00505C96">
        <w:t>_</w:t>
      </w:r>
      <w:r w:rsidR="00C56BF8">
        <w:t>18</w:t>
      </w:r>
    </w:p>
    <w:p w14:paraId="66B2F61E" w14:textId="212596F1" w:rsidR="00332842" w:rsidRDefault="00332842" w:rsidP="00F13462">
      <w:pPr>
        <w:rPr>
          <w:b/>
          <w:bCs/>
        </w:rPr>
      </w:pPr>
      <w:r>
        <w:rPr>
          <w:lang w:val="sv-SE"/>
        </w:rPr>
        <w:t>For PC2 NS_18 we use the A-MPR-regions from [2]</w:t>
      </w:r>
      <w:r w:rsidR="00FE4432">
        <w:rPr>
          <w:lang w:val="sv-SE"/>
        </w:rPr>
        <w:t xml:space="preserve"> for CBW ≤ 30 MHz</w:t>
      </w:r>
      <w:r>
        <w:rPr>
          <w:lang w:val="sv-SE"/>
        </w:rPr>
        <w:t xml:space="preserve">, but the A-MPR values are </w:t>
      </w:r>
      <w:r w:rsidR="00855ACC">
        <w:rPr>
          <w:lang w:val="sv-SE"/>
        </w:rPr>
        <w:t>modified</w:t>
      </w:r>
      <w:r>
        <w:rPr>
          <w:lang w:val="sv-SE"/>
        </w:rPr>
        <w:t xml:space="preserve"> according to our simulations results.</w:t>
      </w:r>
      <w:r w:rsidR="00A95F46">
        <w:rPr>
          <w:lang w:val="sv-SE"/>
        </w:rPr>
        <w:t xml:space="preserve"> </w:t>
      </w:r>
      <w:r w:rsidR="00A1765C">
        <w:rPr>
          <w:lang w:val="sv-SE"/>
        </w:rPr>
        <w:t>Additionally, we provide A-MPR proposal for 40 MHz CBW.</w:t>
      </w:r>
    </w:p>
    <w:p w14:paraId="4F1D0C43" w14:textId="29F99417" w:rsidR="00F13462" w:rsidRDefault="00F13462" w:rsidP="00F13462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 xml:space="preserve">.  </w:t>
      </w:r>
    </w:p>
    <w:p w14:paraId="66CDA20E" w14:textId="5D0EBEFA" w:rsidR="00FE4432" w:rsidRPr="00A1115A" w:rsidRDefault="00FE4432" w:rsidP="00FE4432">
      <w:pPr>
        <w:pStyle w:val="TH"/>
      </w:pPr>
      <w:r w:rsidRPr="00A1115A">
        <w:lastRenderedPageBreak/>
        <w:t xml:space="preserve">Table </w:t>
      </w:r>
      <w:r w:rsidR="00A95F46">
        <w:t>3</w:t>
      </w:r>
      <w:r w:rsidRPr="00A1115A">
        <w:t>: A-MPR regions for NS_18</w:t>
      </w:r>
      <w:r>
        <w:t xml:space="preserve"> and PC2</w:t>
      </w:r>
    </w:p>
    <w:tbl>
      <w:tblPr>
        <w:tblW w:w="8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0"/>
        <w:gridCol w:w="1775"/>
        <w:gridCol w:w="2693"/>
        <w:gridCol w:w="932"/>
      </w:tblGrid>
      <w:tr w:rsidR="00FE4432" w:rsidRPr="00A1115A" w14:paraId="218DE929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9CEF2E9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Channel Bandwidth, MHz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349D034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Frequency range of UL transmission bandwidth configuration, MHz</w:t>
            </w:r>
          </w:p>
        </w:tc>
        <w:tc>
          <w:tcPr>
            <w:tcW w:w="4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5229A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Regions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2CD1AE7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A-MPR</w:t>
            </w:r>
          </w:p>
        </w:tc>
      </w:tr>
      <w:tr w:rsidR="00FE4432" w:rsidRPr="00A1115A" w14:paraId="4511490D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68A2E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600112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5DAC5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RB</w:t>
            </w:r>
            <w:r w:rsidRPr="00A1115A">
              <w:rPr>
                <w:vertAlign w:val="subscript"/>
                <w:lang w:eastAsia="ko-KR"/>
              </w:rPr>
              <w:t>start</w:t>
            </w:r>
            <w:r w:rsidRPr="00A1115A">
              <w:rPr>
                <w:lang w:eastAsia="ko-KR"/>
              </w:rPr>
              <w:t>*12*SCS</w:t>
            </w:r>
          </w:p>
          <w:p w14:paraId="32767921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1BE5C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</w:t>
            </w:r>
          </w:p>
          <w:p w14:paraId="71C07AF4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39D0F0" w14:textId="77777777" w:rsidR="00FE4432" w:rsidRPr="00A1115A" w:rsidRDefault="00FE4432" w:rsidP="00361E51">
            <w:pPr>
              <w:pStyle w:val="TAH"/>
              <w:rPr>
                <w:lang w:eastAsia="ko-KR"/>
              </w:rPr>
            </w:pPr>
          </w:p>
        </w:tc>
      </w:tr>
      <w:tr w:rsidR="00FE4432" w:rsidRPr="00A1115A" w14:paraId="24B26739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32C449A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25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45097BF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>
              <w:rPr>
                <w:rFonts w:eastAsia="MS PGothic"/>
                <w:kern w:val="24"/>
                <w:lang w:val="en-US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A3F05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&gt;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08B58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 w:rsidRPr="00683D80">
              <w:rPr>
                <w:rFonts w:hint="eastAsia"/>
                <w:kern w:val="24"/>
                <w:lang w:val="en-US" w:eastAsia="fr-FR"/>
              </w:rPr>
              <w:t>≥</w:t>
            </w:r>
            <w:r w:rsidRPr="00683D80">
              <w:rPr>
                <w:kern w:val="24"/>
                <w:lang w:val="en-US" w:eastAsia="fr-FR"/>
              </w:rPr>
              <w:t>Max(0, 12*SCS*N</w:t>
            </w:r>
            <w:r w:rsidRPr="00683D80">
              <w:rPr>
                <w:kern w:val="24"/>
                <w:position w:val="-5"/>
                <w:vertAlign w:val="subscript"/>
                <w:lang w:val="en-US" w:eastAsia="fr-FR"/>
              </w:rPr>
              <w:t xml:space="preserve">RB </w:t>
            </w:r>
            <w:r w:rsidRPr="00683D80">
              <w:rPr>
                <w:kern w:val="24"/>
                <w:lang w:val="en-US" w:eastAsia="fr-FR"/>
              </w:rPr>
              <w:t xml:space="preserve">– 1.8 – </w:t>
            </w:r>
            <w:r w:rsidRPr="00683D80">
              <w:rPr>
                <w:lang w:val="en-US"/>
              </w:rPr>
              <w:t xml:space="preserve"> </w:t>
            </w:r>
            <w:r w:rsidRPr="00683D80">
              <w:rPr>
                <w:kern w:val="24"/>
                <w:lang w:val="en-US" w:eastAsia="fr-FR"/>
              </w:rPr>
              <w:t>RBstart*12*SCS)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E716E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A3</w:t>
            </w:r>
          </w:p>
        </w:tc>
      </w:tr>
      <w:tr w:rsidR="00FE4432" w:rsidRPr="00A1115A" w14:paraId="2E14F145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B2EBC83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B02E060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6CD91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915E8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A4424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A4</w:t>
            </w:r>
          </w:p>
        </w:tc>
      </w:tr>
      <w:tr w:rsidR="00FE4432" w:rsidRPr="00A1115A" w14:paraId="18D87E14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478B5E3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5E6ACCA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FADCF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≤6.3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B8B4E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C1683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A5</w:t>
            </w:r>
          </w:p>
        </w:tc>
      </w:tr>
      <w:tr w:rsidR="00FE4432" w:rsidRPr="00A1115A" w14:paraId="08CFAD70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97A9D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1BF77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AF751" w14:textId="77777777" w:rsidR="00FE4432" w:rsidRDefault="00FE443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&gt;(L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*12*SCS)/2+3.6</w:t>
            </w:r>
            <w:r>
              <w:rPr>
                <w:lang w:eastAsia="ko-KR"/>
              </w:rPr>
              <w:t xml:space="preserve"> </w:t>
            </w:r>
            <w:r w:rsidRPr="008065CD">
              <w:rPr>
                <w:lang w:eastAsia="ko-KR"/>
              </w:rPr>
              <w:t>≤(L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*12*SCS)/2+5.76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EDC61" w14:textId="77777777" w:rsidR="00FE4432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&lt;Max(0, 12*SCS*N</w:t>
            </w:r>
            <w:r w:rsidRPr="00813E13">
              <w:rPr>
                <w:color w:val="000000"/>
                <w:kern w:val="24"/>
                <w:vertAlign w:val="subscript"/>
                <w:lang w:eastAsia="fr-FR"/>
              </w:rPr>
              <w:t>RB</w:t>
            </w:r>
            <w:r w:rsidRPr="008065CD">
              <w:rPr>
                <w:color w:val="000000"/>
                <w:kern w:val="24"/>
                <w:lang w:eastAsia="fr-FR"/>
              </w:rPr>
              <w:t xml:space="preserve"> – 1.8 –  RBstart*12*SCS)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≥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95C1D" w14:textId="77777777" w:rsidR="00FE4432" w:rsidRDefault="00FE4432" w:rsidP="00361E51">
            <w:pPr>
              <w:pStyle w:val="TAC"/>
              <w:rPr>
                <w:kern w:val="24"/>
                <w:lang w:eastAsia="fr-FR"/>
              </w:rPr>
            </w:pPr>
            <w:r w:rsidRPr="008065CD">
              <w:rPr>
                <w:kern w:val="24"/>
                <w:lang w:eastAsia="fr-FR"/>
              </w:rPr>
              <w:t>A6</w:t>
            </w:r>
          </w:p>
        </w:tc>
      </w:tr>
      <w:tr w:rsidR="00FE4432" w:rsidRPr="00A1115A" w14:paraId="23F25EAB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23D608E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30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7ADEA46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 w:rsidRPr="00A1115A">
              <w:rPr>
                <w:rFonts w:eastAsia="MS PGothic"/>
                <w:kern w:val="24"/>
                <w:lang w:val="en-US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14C3B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&gt;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6543F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 w:rsidRPr="00A1115A">
              <w:rPr>
                <w:kern w:val="24"/>
                <w:lang w:eastAsia="fr-FR"/>
              </w:rPr>
              <w:t>≥Max(0, 12*SCS*N</w:t>
            </w:r>
            <w:r w:rsidRPr="00A1115A">
              <w:rPr>
                <w:kern w:val="24"/>
                <w:position w:val="-5"/>
                <w:vertAlign w:val="subscript"/>
                <w:lang w:eastAsia="fr-FR"/>
              </w:rPr>
              <w:t xml:space="preserve">RB </w:t>
            </w:r>
            <w:r w:rsidRPr="00A1115A">
              <w:rPr>
                <w:kern w:val="24"/>
                <w:lang w:eastAsia="fr-FR"/>
              </w:rPr>
              <w:t xml:space="preserve">– 1.8 – </w:t>
            </w:r>
            <w:r w:rsidRPr="00A1115A">
              <w:t xml:space="preserve"> </w:t>
            </w:r>
            <w:r w:rsidRPr="00A1115A">
              <w:rPr>
                <w:kern w:val="24"/>
                <w:lang w:eastAsia="fr-FR"/>
              </w:rPr>
              <w:t>RBstart*12*SCS)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A9C13" w14:textId="77777777" w:rsidR="00FE4432" w:rsidRPr="00A1115A" w:rsidRDefault="00FE4432" w:rsidP="00361E51">
            <w:pPr>
              <w:pStyle w:val="TAC"/>
              <w:rPr>
                <w:kern w:val="24"/>
                <w:lang w:eastAsia="fr-FR"/>
              </w:rPr>
            </w:pPr>
            <w:r w:rsidRPr="00A1115A">
              <w:rPr>
                <w:kern w:val="24"/>
                <w:lang w:eastAsia="fr-FR"/>
              </w:rPr>
              <w:t>A3</w:t>
            </w:r>
          </w:p>
        </w:tc>
      </w:tr>
      <w:tr w:rsidR="00FE4432" w:rsidRPr="00A1115A" w14:paraId="2F6052B0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2690D4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68ECC29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B351B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14284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1CFDD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A4</w:t>
            </w:r>
          </w:p>
        </w:tc>
      </w:tr>
      <w:tr w:rsidR="00FE4432" w:rsidRPr="00A1115A" w14:paraId="7A13D2D4" w14:textId="77777777" w:rsidTr="00361E51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D50F817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64A4F24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AE82E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≤7.92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9E6DC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A379A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A5</w:t>
            </w:r>
          </w:p>
        </w:tc>
      </w:tr>
      <w:tr w:rsidR="00FE4432" w:rsidRPr="00A1115A" w14:paraId="77636512" w14:textId="77777777" w:rsidTr="00361E51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BFE95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285CD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3E3FC" w14:textId="77777777" w:rsidR="00FE4432" w:rsidRDefault="00FE443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&gt;(L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*12*SCS)/2+5.22</w:t>
            </w:r>
            <w:r>
              <w:rPr>
                <w:lang w:eastAsia="ko-KR"/>
              </w:rPr>
              <w:t xml:space="preserve"> </w:t>
            </w:r>
          </w:p>
          <w:p w14:paraId="7B0E2491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≤(L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*12*SCS)/2+7.38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DCFB3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&lt;Max(0, 12*SCS*N</w:t>
            </w:r>
            <w:r w:rsidRPr="00813E13">
              <w:rPr>
                <w:color w:val="000000"/>
                <w:kern w:val="24"/>
                <w:vertAlign w:val="subscript"/>
                <w:lang w:eastAsia="fr-FR"/>
              </w:rPr>
              <w:t>RB</w:t>
            </w:r>
            <w:r w:rsidRPr="008065CD">
              <w:rPr>
                <w:color w:val="000000"/>
                <w:kern w:val="24"/>
                <w:lang w:eastAsia="fr-FR"/>
              </w:rPr>
              <w:t xml:space="preserve"> – 1.8 –  RBstart*12*SCS)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≥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5FE24" w14:textId="77777777" w:rsidR="00FE4432" w:rsidRPr="00A1115A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A6</w:t>
            </w:r>
          </w:p>
        </w:tc>
      </w:tr>
      <w:tr w:rsidR="00FE4432" w:rsidRPr="00A1115A" w14:paraId="33CEDFEC" w14:textId="77777777" w:rsidTr="00361E51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95402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  <w:r>
              <w:rPr>
                <w:rFonts w:cs="Arial"/>
              </w:rPr>
              <w:t>40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89CEE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 w:rsidRPr="00A1115A">
              <w:rPr>
                <w:rFonts w:eastAsia="MS PGothic"/>
                <w:kern w:val="24"/>
                <w:lang w:val="en-US"/>
              </w:rPr>
              <w:t>703~7</w:t>
            </w:r>
            <w:r>
              <w:rPr>
                <w:rFonts w:eastAsia="MS PGothic"/>
                <w:kern w:val="24"/>
                <w:lang w:val="en-US"/>
              </w:rPr>
              <w:t>4</w:t>
            </w:r>
            <w:r w:rsidRPr="00A1115A">
              <w:rPr>
                <w:rFonts w:eastAsia="MS PGothic"/>
                <w:kern w:val="24"/>
                <w:lang w:val="en-US"/>
              </w:rPr>
              <w:t>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925E4" w14:textId="77777777" w:rsidR="00FE4432" w:rsidRPr="008065CD" w:rsidRDefault="00FE4432" w:rsidP="00361E51">
            <w:pPr>
              <w:pStyle w:val="TAC"/>
              <w:rPr>
                <w:lang w:eastAsia="ko-KR"/>
              </w:rPr>
            </w:pPr>
            <w:r w:rsidRPr="002307FD">
              <w:rPr>
                <w:rFonts w:cs="Arial"/>
              </w:rPr>
              <w:t>≥</w:t>
            </w:r>
            <w:r w:rsidRPr="002307FD">
              <w:rPr>
                <w:rFonts w:eastAsia="MS PGothic" w:cs="Arial"/>
                <w:kern w:val="24"/>
              </w:rPr>
              <w:t xml:space="preserve"> </w:t>
            </w:r>
            <w:r>
              <w:rPr>
                <w:rFonts w:eastAsia="MS PGothic" w:cs="Arial"/>
                <w:kern w:val="24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F3D9F" w14:textId="77777777" w:rsidR="00FE4432" w:rsidRPr="008065CD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D43A22">
              <w:rPr>
                <w:rFonts w:cs="Arial"/>
              </w:rPr>
              <w:t>&gt;</w:t>
            </w:r>
            <w:r>
              <w:rPr>
                <w:rFonts w:cs="Arial"/>
              </w:rPr>
              <w:t xml:space="preserve"> 6.0</w:t>
            </w:r>
            <w:r>
              <w:rPr>
                <w:rFonts w:eastAsia="MS PGothic" w:cs="Arial"/>
                <w:kern w:val="24"/>
              </w:rPr>
              <w:t xml:space="preserve">, </w:t>
            </w:r>
            <w:r w:rsidRPr="002307FD">
              <w:rPr>
                <w:rFonts w:cs="Arial"/>
              </w:rPr>
              <w:t xml:space="preserve">≥ </w:t>
            </w:r>
            <w:r>
              <w:rPr>
                <w:rFonts w:cs="Arial"/>
              </w:rPr>
              <w:t>0.9*</w:t>
            </w:r>
            <w:r w:rsidRPr="002307FD">
              <w:rPr>
                <w:rFonts w:cs="Arial"/>
              </w:rPr>
              <w:t>12*SCS*RB</w:t>
            </w:r>
            <w:r>
              <w:rPr>
                <w:rFonts w:cs="Arial"/>
                <w:vertAlign w:val="subscript"/>
              </w:rPr>
              <w:t>start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–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3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BD388" w14:textId="77777777" w:rsidR="00FE4432" w:rsidRPr="008065CD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>
              <w:rPr>
                <w:rFonts w:cs="Arial"/>
              </w:rPr>
              <w:t>A4</w:t>
            </w:r>
          </w:p>
        </w:tc>
      </w:tr>
      <w:tr w:rsidR="00FE4432" w:rsidRPr="00A1115A" w14:paraId="18588101" w14:textId="77777777" w:rsidTr="00361E51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14092" w14:textId="77777777" w:rsidR="00FE4432" w:rsidRPr="00A1115A" w:rsidRDefault="00FE443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6E0BA" w14:textId="77777777" w:rsidR="00FE4432" w:rsidRPr="00A1115A" w:rsidRDefault="00FE443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8288D" w14:textId="77777777" w:rsidR="00FE4432" w:rsidRPr="008065CD" w:rsidRDefault="00FE4432" w:rsidP="00361E51">
            <w:pPr>
              <w:pStyle w:val="TAC"/>
              <w:rPr>
                <w:lang w:eastAsia="ko-KR"/>
              </w:rPr>
            </w:pPr>
            <w:r w:rsidRPr="002307FD">
              <w:rPr>
                <w:rFonts w:cs="Arial"/>
              </w:rPr>
              <w:t>≥</w:t>
            </w:r>
            <w:r w:rsidRPr="002307FD">
              <w:rPr>
                <w:rFonts w:eastAsia="MS PGothic" w:cs="Arial"/>
                <w:kern w:val="24"/>
              </w:rPr>
              <w:t xml:space="preserve"> </w:t>
            </w:r>
            <w:r>
              <w:rPr>
                <w:rFonts w:eastAsia="MS PGothic" w:cs="Arial"/>
                <w:kern w:val="24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848C5" w14:textId="77777777" w:rsidR="00FE4432" w:rsidRPr="008065CD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2307FD">
              <w:rPr>
                <w:rFonts w:eastAsia="MS PGothic" w:cs="Arial"/>
                <w:kern w:val="24"/>
              </w:rPr>
              <w:t xml:space="preserve">≤ </w:t>
            </w:r>
            <w:r>
              <w:rPr>
                <w:rFonts w:eastAsia="MS PGothic" w:cs="Arial"/>
                <w:kern w:val="24"/>
              </w:rPr>
              <w:t xml:space="preserve">6.0, </w:t>
            </w:r>
            <w:r w:rsidRPr="002307FD">
              <w:rPr>
                <w:rFonts w:eastAsia="MS PGothic" w:cs="Arial"/>
                <w:kern w:val="24"/>
              </w:rPr>
              <w:t>≤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-4</w:t>
            </w:r>
            <w:r w:rsidRPr="002307FD">
              <w:rPr>
                <w:rFonts w:cs="Arial"/>
              </w:rPr>
              <w:t>*12*SCS*RB</w:t>
            </w:r>
            <w:r>
              <w:rPr>
                <w:rFonts w:cs="Arial"/>
                <w:vertAlign w:val="subscript"/>
              </w:rPr>
              <w:t>start</w:t>
            </w:r>
            <w:r w:rsidRPr="002307FD">
              <w:rPr>
                <w:rFonts w:cs="Arial"/>
              </w:rPr>
              <w:t xml:space="preserve"> +</w:t>
            </w:r>
            <w:r>
              <w:rPr>
                <w:rFonts w:cs="Arial"/>
              </w:rPr>
              <w:t xml:space="preserve"> 45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C731A" w14:textId="77777777" w:rsidR="00FE4432" w:rsidRPr="008065CD" w:rsidRDefault="00FE443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>
              <w:rPr>
                <w:rFonts w:cs="Arial"/>
              </w:rPr>
              <w:t>A5</w:t>
            </w:r>
          </w:p>
        </w:tc>
      </w:tr>
    </w:tbl>
    <w:p w14:paraId="1659C959" w14:textId="77777777" w:rsidR="00FE4432" w:rsidRDefault="00FE4432" w:rsidP="00FE4432"/>
    <w:p w14:paraId="0D8E27D6" w14:textId="175257B7" w:rsidR="00FE4432" w:rsidRPr="0089259C" w:rsidRDefault="00FE4432" w:rsidP="00FE4432">
      <w:pPr>
        <w:pStyle w:val="TH"/>
        <w:rPr>
          <w:noProof/>
          <w:lang w:val="en-US"/>
        </w:rPr>
      </w:pPr>
      <w:r w:rsidRPr="00A1115A">
        <w:t xml:space="preserve">Table </w:t>
      </w:r>
      <w:r w:rsidR="00A95F46">
        <w:t>4</w:t>
      </w:r>
      <w:r>
        <w:t>: A-MPR</w:t>
      </w:r>
      <w:r w:rsidR="00A313C1">
        <w:t xml:space="preserve"> values</w:t>
      </w:r>
      <w:r>
        <w:t xml:space="preserve"> for NS_18 </w:t>
      </w:r>
      <w:r w:rsidR="00A95F46">
        <w:t>and</w:t>
      </w:r>
      <w:r>
        <w:t xml:space="preserve"> PC2</w:t>
      </w:r>
    </w:p>
    <w:tbl>
      <w:tblPr>
        <w:tblW w:w="4439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7"/>
        <w:gridCol w:w="934"/>
        <w:gridCol w:w="621"/>
        <w:gridCol w:w="581"/>
        <w:gridCol w:w="1111"/>
        <w:gridCol w:w="1111"/>
        <w:gridCol w:w="1111"/>
        <w:gridCol w:w="1111"/>
        <w:gridCol w:w="1111"/>
      </w:tblGrid>
      <w:tr w:rsidR="00FE4432" w:rsidRPr="00A53E7A" w14:paraId="510B8D15" w14:textId="77777777" w:rsidTr="00361E51">
        <w:trPr>
          <w:trHeight w:val="70"/>
          <w:jc w:val="center"/>
        </w:trPr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B01AE" w14:textId="77777777" w:rsidR="00FE4432" w:rsidRPr="00E30900" w:rsidRDefault="00FE4432" w:rsidP="00361E51">
            <w:pPr>
              <w:pStyle w:val="TAH"/>
            </w:pPr>
            <w:r w:rsidRPr="00E30900">
              <w:t>Modulation/Waveform</w:t>
            </w:r>
          </w:p>
        </w:tc>
        <w:tc>
          <w:tcPr>
            <w:tcW w:w="692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29C27E2" w14:textId="77777777" w:rsidR="00FE4432" w:rsidRPr="00E30900" w:rsidRDefault="00FE4432" w:rsidP="00361E51">
            <w:pPr>
              <w:pStyle w:val="TAH"/>
            </w:pPr>
            <w:r w:rsidRPr="00E30900">
              <w:t>A1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2E15E" w14:textId="77777777" w:rsidR="00FE4432" w:rsidRPr="00E30900" w:rsidRDefault="00FE4432" w:rsidP="00361E51">
            <w:pPr>
              <w:pStyle w:val="TAH"/>
            </w:pPr>
            <w:r w:rsidRPr="00E30900">
              <w:t>A2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CABF1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A3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CF964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A4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85E0D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A5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CE1B4" w14:textId="77777777" w:rsidR="00FE4432" w:rsidRPr="00E30900" w:rsidRDefault="00FE4432" w:rsidP="00361E51">
            <w:pPr>
              <w:pStyle w:val="TAH"/>
              <w:rPr>
                <w:lang w:eastAsia="ko-KR"/>
              </w:rPr>
            </w:pPr>
            <w:r w:rsidRPr="00E30900">
              <w:rPr>
                <w:lang w:eastAsia="ko-KR"/>
              </w:rPr>
              <w:t>A6 (dB)</w:t>
            </w:r>
          </w:p>
        </w:tc>
      </w:tr>
      <w:tr w:rsidR="00FE4432" w:rsidRPr="00A53E7A" w14:paraId="3E203D85" w14:textId="77777777" w:rsidTr="00361E51">
        <w:trPr>
          <w:jc w:val="center"/>
        </w:trPr>
        <w:tc>
          <w:tcPr>
            <w:tcW w:w="1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03E8A" w14:textId="77777777" w:rsidR="00FE4432" w:rsidRPr="00E30900" w:rsidRDefault="00FE4432" w:rsidP="00361E51">
            <w:pPr>
              <w:pStyle w:val="TAH"/>
            </w:pP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CDBFACB" w14:textId="77777777" w:rsidR="00FE4432" w:rsidRPr="00E30900" w:rsidRDefault="00FE4432" w:rsidP="00361E51">
            <w:pPr>
              <w:pStyle w:val="TAH"/>
            </w:pPr>
            <w:r w:rsidRPr="00E30900">
              <w:t>Outer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E30FC3D" w14:textId="77777777" w:rsidR="00FE4432" w:rsidRPr="00E30900" w:rsidRDefault="00FE4432" w:rsidP="00361E51">
            <w:pPr>
              <w:pStyle w:val="TAH"/>
              <w:rPr>
                <w:lang w:eastAsia="zh-CN"/>
              </w:rPr>
            </w:pPr>
            <w:r w:rsidRPr="00E30900">
              <w:rPr>
                <w:lang w:eastAsia="zh-CN"/>
              </w:rPr>
              <w:t>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9765F" w14:textId="77777777" w:rsidR="00FE4432" w:rsidRPr="00E30900" w:rsidRDefault="00FE4432" w:rsidP="00361E51">
            <w:pPr>
              <w:pStyle w:val="TAH"/>
            </w:pPr>
            <w:r w:rsidRPr="00E30900">
              <w:t>Inner/Outer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ED58F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38785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2D879" w14:textId="77777777" w:rsidR="00FE4432" w:rsidRPr="00E30900" w:rsidRDefault="00FE443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8E05" w14:textId="77777777" w:rsidR="00FE4432" w:rsidRPr="00E30900" w:rsidRDefault="00FE4432" w:rsidP="00361E51">
            <w:pPr>
              <w:pStyle w:val="TAH"/>
              <w:rPr>
                <w:lang w:eastAsia="ko-KR"/>
              </w:rPr>
            </w:pPr>
            <w:r>
              <w:t>Outer/Inner</w:t>
            </w:r>
          </w:p>
        </w:tc>
      </w:tr>
      <w:tr w:rsidR="00FE4432" w:rsidRPr="00A53E7A" w14:paraId="2154649E" w14:textId="77777777" w:rsidTr="00361E51">
        <w:trPr>
          <w:jc w:val="center"/>
        </w:trPr>
        <w:tc>
          <w:tcPr>
            <w:tcW w:w="61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5E4D9C6" w14:textId="77777777" w:rsidR="00FE4432" w:rsidRPr="00E30900" w:rsidRDefault="00FE4432" w:rsidP="00361E51">
            <w:pPr>
              <w:pStyle w:val="TAC"/>
            </w:pPr>
            <w:r w:rsidRPr="00E30900">
              <w:t>DFT-s-OFDM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3858D" w14:textId="77777777" w:rsidR="00FE4432" w:rsidRPr="00E30900" w:rsidRDefault="00FE4432" w:rsidP="00361E51">
            <w:pPr>
              <w:pStyle w:val="TAC"/>
            </w:pPr>
            <w:r w:rsidRPr="00E30900">
              <w:t>Pi/2 BPSK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BA75F8B" w14:textId="77777777" w:rsidR="00FE4432" w:rsidRPr="00E30900" w:rsidRDefault="00FE4432" w:rsidP="00361E51">
            <w:pPr>
              <w:pStyle w:val="TAC"/>
            </w:pPr>
            <w:r>
              <w:t>1.5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0931DD" w14:textId="77777777" w:rsidR="00FE4432" w:rsidRPr="00E30900" w:rsidRDefault="00FE4432" w:rsidP="00361E51">
            <w:pPr>
              <w:pStyle w:val="TAC"/>
              <w:rPr>
                <w:lang w:eastAsia="zh-CN"/>
              </w:rPr>
            </w:pPr>
            <w:r w:rsidRPr="00E30900">
              <w:rPr>
                <w:lang w:eastAsia="zh-CN"/>
              </w:rPr>
              <w:t>N/A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ECAA102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8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E8FACA1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E93B2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8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DD51391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2.5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25C7DD7" w14:textId="77777777" w:rsidR="00FE4432" w:rsidRPr="00E30900" w:rsidRDefault="00FE443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E4432" w:rsidRPr="00A53E7A" w14:paraId="0E5DA2C7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A4CE20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47B76" w14:textId="77777777" w:rsidR="00FE4432" w:rsidRPr="00E30900" w:rsidRDefault="00FE4432" w:rsidP="00361E51">
            <w:pPr>
              <w:pStyle w:val="TAC"/>
            </w:pPr>
            <w:r w:rsidRPr="00E30900">
              <w:t>QPSK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38155E7" w14:textId="77777777" w:rsidR="00FE4432" w:rsidRPr="00E30900" w:rsidRDefault="00FE4432" w:rsidP="00361E51">
            <w:pPr>
              <w:pStyle w:val="TAC"/>
            </w:pPr>
            <w:r>
              <w:t>2.5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C95876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E535CAA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F16CFA1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846A8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92B5579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E7AF6DF" w14:textId="77777777" w:rsidR="00FE4432" w:rsidRPr="00E30900" w:rsidRDefault="00FE443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E4432" w:rsidRPr="00A53E7A" w14:paraId="7125F501" w14:textId="77777777" w:rsidTr="00361E51">
        <w:trPr>
          <w:trHeight w:val="70"/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93A76FF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3F226" w14:textId="77777777" w:rsidR="00FE4432" w:rsidRPr="00E30900" w:rsidRDefault="00FE4432" w:rsidP="00361E51">
            <w:pPr>
              <w:pStyle w:val="TAC"/>
            </w:pPr>
            <w:r w:rsidRPr="00E30900">
              <w:t>16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39D69A8" w14:textId="77777777" w:rsidR="00FE4432" w:rsidRPr="00E30900" w:rsidRDefault="00FE4432" w:rsidP="00361E51">
            <w:pPr>
              <w:pStyle w:val="TAC"/>
            </w:pPr>
            <w:r>
              <w:t>3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8EB214E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F698DEB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F764F60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0225D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3C339CD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4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38D5C97" w14:textId="77777777" w:rsidR="00FE4432" w:rsidRPr="00E30900" w:rsidRDefault="00FE443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E4432" w:rsidRPr="00A53E7A" w14:paraId="5F19EC7F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3513A2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F19D4" w14:textId="77777777" w:rsidR="00FE4432" w:rsidRPr="00E30900" w:rsidRDefault="00FE4432" w:rsidP="00361E51">
            <w:pPr>
              <w:pStyle w:val="TAC"/>
            </w:pPr>
            <w:r w:rsidRPr="00E30900">
              <w:t>64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ACE83AE" w14:textId="77777777" w:rsidR="00FE4432" w:rsidRPr="00E30900" w:rsidRDefault="00FE4432" w:rsidP="00361E51">
            <w:pPr>
              <w:pStyle w:val="TAC"/>
            </w:pPr>
            <w:r>
              <w:t>3.5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F9E5D62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9717B20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18D64A7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ko-K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B0F0A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85CF18F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4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0ABEFC4" w14:textId="77777777" w:rsidR="00FE4432" w:rsidRPr="00E30900" w:rsidRDefault="00FE4432" w:rsidP="00361E51">
            <w:pPr>
              <w:pStyle w:val="TAC"/>
              <w:rPr>
                <w:lang w:eastAsia="ko-KR"/>
              </w:rPr>
            </w:pPr>
            <w:r w:rsidRPr="00E30900">
              <w:rPr>
                <w:lang w:eastAsia="ko-KR"/>
              </w:rPr>
              <w:t>2.5</w:t>
            </w:r>
          </w:p>
        </w:tc>
      </w:tr>
      <w:tr w:rsidR="00FE4432" w:rsidRPr="00A53E7A" w14:paraId="03961057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2AA1F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50802" w14:textId="77777777" w:rsidR="00FE4432" w:rsidRPr="00E30900" w:rsidRDefault="00FE4432" w:rsidP="00361E51">
            <w:pPr>
              <w:pStyle w:val="TAC"/>
            </w:pPr>
            <w:r w:rsidRPr="00E30900">
              <w:t>256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160F6AB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FE3B71A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DF452BF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11759EE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ko-K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1D2B6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D5D3C06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CD49CF3" w14:textId="77777777" w:rsidR="00FE4432" w:rsidRPr="00E30900" w:rsidRDefault="00FE4432" w:rsidP="00361E51">
            <w:pPr>
              <w:pStyle w:val="TAC"/>
              <w:rPr>
                <w:strike/>
                <w:lang w:eastAsia="ko-KR"/>
              </w:rPr>
            </w:pPr>
          </w:p>
        </w:tc>
      </w:tr>
      <w:tr w:rsidR="00FE4432" w:rsidRPr="00A53E7A" w14:paraId="27FA8E42" w14:textId="77777777" w:rsidTr="00361E51">
        <w:trPr>
          <w:jc w:val="center"/>
        </w:trPr>
        <w:tc>
          <w:tcPr>
            <w:tcW w:w="61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FD8909" w14:textId="77777777" w:rsidR="00FE4432" w:rsidRPr="00E30900" w:rsidRDefault="00FE4432" w:rsidP="00361E51">
            <w:pPr>
              <w:pStyle w:val="TAC"/>
            </w:pPr>
            <w:r w:rsidRPr="00E30900">
              <w:t>CP-OFDM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F749" w14:textId="77777777" w:rsidR="00FE4432" w:rsidRPr="00E30900" w:rsidRDefault="00FE4432" w:rsidP="00361E51">
            <w:pPr>
              <w:pStyle w:val="TAC"/>
            </w:pPr>
            <w:r w:rsidRPr="00E30900">
              <w:t>QPSK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4E17D44" w14:textId="77777777" w:rsidR="00FE4432" w:rsidRPr="00E30900" w:rsidRDefault="00FE443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98F7A0F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04A81EB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566E081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F56F4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577C149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E3EBD8C" w14:textId="77777777" w:rsidR="00FE4432" w:rsidRPr="00E30900" w:rsidRDefault="00FE443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4</w:t>
            </w:r>
          </w:p>
        </w:tc>
      </w:tr>
      <w:tr w:rsidR="00FE4432" w:rsidRPr="00A53E7A" w14:paraId="764D989C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30511E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4CF41" w14:textId="77777777" w:rsidR="00FE4432" w:rsidRPr="00E30900" w:rsidRDefault="00FE4432" w:rsidP="00361E51">
            <w:pPr>
              <w:pStyle w:val="TAC"/>
            </w:pPr>
            <w:r w:rsidRPr="00E30900">
              <w:t>16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7AFC4E9" w14:textId="77777777" w:rsidR="00FE4432" w:rsidRPr="00E30900" w:rsidRDefault="00FE443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D21DF63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7838A0B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C53A0DC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F0218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5103B51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AC08224" w14:textId="77777777" w:rsidR="00FE4432" w:rsidRPr="00E30900" w:rsidRDefault="00FE443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4</w:t>
            </w:r>
          </w:p>
        </w:tc>
      </w:tr>
      <w:tr w:rsidR="00FE4432" w:rsidRPr="00A53E7A" w14:paraId="12EDEBC6" w14:textId="77777777" w:rsidTr="00361E51">
        <w:trPr>
          <w:trHeight w:val="70"/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9E48A57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BF435" w14:textId="77777777" w:rsidR="00FE4432" w:rsidRPr="00E30900" w:rsidRDefault="00FE4432" w:rsidP="00361E51">
            <w:pPr>
              <w:pStyle w:val="TAC"/>
            </w:pPr>
            <w:r w:rsidRPr="00E30900">
              <w:t>64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CF495D5" w14:textId="77777777" w:rsidR="00FE4432" w:rsidRPr="00E30900" w:rsidRDefault="00FE443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24DA87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6E05831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7A41FE7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89B10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E118CDA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2557172" w14:textId="77777777" w:rsidR="00FE4432" w:rsidRPr="00E30900" w:rsidRDefault="00FE4432" w:rsidP="00361E51">
            <w:pPr>
              <w:pStyle w:val="TAC"/>
              <w:rPr>
                <w:lang w:eastAsia="ko-KR"/>
              </w:rPr>
            </w:pPr>
            <w:r w:rsidRPr="00E30900">
              <w:rPr>
                <w:lang w:eastAsia="ko-KR"/>
              </w:rPr>
              <w:t>4</w:t>
            </w:r>
          </w:p>
        </w:tc>
      </w:tr>
      <w:tr w:rsidR="00FE4432" w:rsidRPr="00A53E7A" w14:paraId="1428F726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AB7BD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798F7" w14:textId="77777777" w:rsidR="00FE4432" w:rsidRPr="00E30900" w:rsidRDefault="00FE4432" w:rsidP="00361E51">
            <w:pPr>
              <w:pStyle w:val="TAC"/>
            </w:pPr>
            <w:r w:rsidRPr="00E30900">
              <w:t>256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1E40443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3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45195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63AB9C3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5F5589C" w14:textId="77777777" w:rsidR="00FE4432" w:rsidRPr="00E30900" w:rsidRDefault="00FE443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552A7" w14:textId="77777777" w:rsidR="00FE4432" w:rsidRPr="00E30900" w:rsidRDefault="00FE443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450C5C8" w14:textId="77777777" w:rsidR="00FE4432" w:rsidRPr="00E30900" w:rsidRDefault="00FE443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9C05FD2" w14:textId="77777777" w:rsidR="00FE4432" w:rsidRPr="00E30900" w:rsidRDefault="00FE4432" w:rsidP="00361E51">
            <w:pPr>
              <w:pStyle w:val="TAC"/>
              <w:rPr>
                <w:strike/>
                <w:lang w:eastAsia="fr-FR"/>
              </w:rPr>
            </w:pPr>
          </w:p>
        </w:tc>
      </w:tr>
    </w:tbl>
    <w:p w14:paraId="606F71D4" w14:textId="77777777" w:rsidR="00DE7951" w:rsidRPr="004E0120" w:rsidRDefault="00DE7951" w:rsidP="00F13462">
      <w:pPr>
        <w:rPr>
          <w:b/>
          <w:bCs/>
        </w:rPr>
      </w:pPr>
    </w:p>
    <w:p w14:paraId="67966D2D" w14:textId="0AA878CC" w:rsidR="00735269" w:rsidRDefault="00735269" w:rsidP="00735269">
      <w:pPr>
        <w:pStyle w:val="Heading2"/>
      </w:pPr>
      <w:r>
        <w:t>2.3</w:t>
      </w:r>
      <w:r>
        <w:tab/>
        <w:t>PC3 NS_18</w:t>
      </w:r>
    </w:p>
    <w:p w14:paraId="52932E2D" w14:textId="38B6A611" w:rsidR="004E7D41" w:rsidRDefault="00735269" w:rsidP="00944692">
      <w:r>
        <w:t>The A-MPR has already been specified for PC3 NS_18 for CBW ≤ 30 MHz. Here we provide A-MPR tables modified to include our proposal for 40 MHz CBW.</w:t>
      </w:r>
    </w:p>
    <w:p w14:paraId="74B9B51B" w14:textId="0F6ADCEE" w:rsidR="00735269" w:rsidRPr="004E0120" w:rsidRDefault="00735269" w:rsidP="00735269">
      <w:pPr>
        <w:rPr>
          <w:b/>
          <w:bCs/>
        </w:rPr>
      </w:pPr>
      <w:r w:rsidRPr="00C21E09">
        <w:rPr>
          <w:b/>
          <w:bCs/>
        </w:rPr>
        <w:t xml:space="preserve">Proposal </w:t>
      </w:r>
      <w:r w:rsidR="00335E44">
        <w:rPr>
          <w:b/>
          <w:bCs/>
        </w:rPr>
        <w:t>3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3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 w:rsidR="007863B7">
        <w:rPr>
          <w:b/>
          <w:bCs/>
        </w:rPr>
        <w:t>5</w:t>
      </w:r>
      <w:r w:rsidRPr="00C21E09">
        <w:rPr>
          <w:b/>
          <w:bCs/>
        </w:rPr>
        <w:t xml:space="preserve"> and </w:t>
      </w:r>
      <w:r w:rsidR="007863B7">
        <w:rPr>
          <w:b/>
          <w:bCs/>
        </w:rPr>
        <w:t>6</w:t>
      </w:r>
      <w:r w:rsidRPr="00C21E09">
        <w:rPr>
          <w:b/>
          <w:bCs/>
        </w:rPr>
        <w:t xml:space="preserve">.  </w:t>
      </w:r>
    </w:p>
    <w:p w14:paraId="1365BDBB" w14:textId="77777777" w:rsidR="00735269" w:rsidRPr="00FD5043" w:rsidRDefault="00735269" w:rsidP="00735269"/>
    <w:p w14:paraId="412C5838" w14:textId="41ADC6F8" w:rsidR="00735269" w:rsidRPr="00AF53B7" w:rsidRDefault="00735269" w:rsidP="00735269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 w:rsidR="00786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5</w:t>
      </w: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: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A-MPR regions for PC3 NS_18. The new entries are marked with yellow color.</w:t>
      </w:r>
    </w:p>
    <w:tbl>
      <w:tblPr>
        <w:tblW w:w="8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1"/>
        <w:gridCol w:w="1776"/>
        <w:gridCol w:w="2695"/>
        <w:gridCol w:w="933"/>
      </w:tblGrid>
      <w:tr w:rsidR="00735269" w:rsidRPr="00AF53B7" w14:paraId="61C2A0EF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41396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Channel Bandwidth, MHz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A44153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Frequency range of UL transmission bandwidth configuration, MHz</w:t>
            </w:r>
          </w:p>
        </w:tc>
        <w:tc>
          <w:tcPr>
            <w:tcW w:w="4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D941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Regions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5567B3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A-MPR</w:t>
            </w:r>
          </w:p>
        </w:tc>
      </w:tr>
      <w:tr w:rsidR="00735269" w:rsidRPr="00AF53B7" w14:paraId="1ED69943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4DF7F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EC97B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42BF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start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38B7304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4265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0E002FA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FDA4D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</w:tr>
      <w:tr w:rsidR="00735269" w:rsidRPr="00AF53B7" w14:paraId="3B4B30AA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9C2584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lastRenderedPageBreak/>
              <w:t>25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FC1C42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24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F11F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2007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24"/>
                <w:vertAlign w:val="subscript"/>
                <w:lang w:val="en-US"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val="en-US"/>
                <w14:ligatures w14:val="standardContextual"/>
              </w:rPr>
              <w:t xml:space="preserve">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RBstart*12*SCS)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96C4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735269" w:rsidRPr="00AF53B7" w14:paraId="2609AEB8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96B9E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67C6F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7B91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52B6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00702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735269" w:rsidRPr="00AF53B7" w14:paraId="4A4BA989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09E4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44CE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613B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≤6.3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FA50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BE5C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735269" w:rsidRPr="00AF53B7" w14:paraId="18FE28E9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3B3D24C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30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978C2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9304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EDC4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18"/>
                <w:vertAlign w:val="subscript"/>
                <w:lang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 xml:space="preserve">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RBstart*12*SCS)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575A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735269" w:rsidRPr="00AF53B7" w14:paraId="065BA98D" w14:textId="77777777" w:rsidTr="00FC6C57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742572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4"/>
                <w:sz w:val="24"/>
                <w:szCs w:val="18"/>
                <w:lang w:eastAsia="fr-F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7CD6619" w14:textId="77777777" w:rsidR="00735269" w:rsidRPr="00AF53B7" w:rsidRDefault="00735269" w:rsidP="00FC6C5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2A53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8606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654A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735269" w:rsidRPr="00AF53B7" w14:paraId="79E0D9E1" w14:textId="77777777" w:rsidTr="00FC6C57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42FF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0AA83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A3BA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≤7.92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E79B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110D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735269" w:rsidRPr="00AF53B7" w14:paraId="2A49C7A5" w14:textId="77777777" w:rsidTr="00FC6C57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421386A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40</w:t>
            </w:r>
          </w:p>
        </w:tc>
        <w:tc>
          <w:tcPr>
            <w:tcW w:w="18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0221562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</w:t>
            </w:r>
            <w:r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4</w:t>
            </w: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53F34427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8A5D2B" w14:textId="7F7C9388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 xml:space="preserve">&gt; </w:t>
            </w:r>
            <w:r w:rsidR="00466099">
              <w:rPr>
                <w:rFonts w:ascii="Arial" w:hAnsi="Arial" w:cs="Arial"/>
                <w:sz w:val="18"/>
                <w:szCs w:val="18"/>
              </w:rPr>
              <w:t>6.0</w:t>
            </w:r>
            <w:r w:rsidRPr="00BB6ED8">
              <w:rPr>
                <w:rFonts w:ascii="Arial" w:hAnsi="Arial" w:cs="Arial"/>
                <w:sz w:val="18"/>
                <w:szCs w:val="18"/>
              </w:rPr>
              <w:t>, ≥ 0.9*12*SCS*RBstart – 3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52512A9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A6</w:t>
            </w:r>
          </w:p>
        </w:tc>
      </w:tr>
      <w:tr w:rsidR="00735269" w:rsidRPr="00AF53B7" w14:paraId="16383527" w14:textId="77777777" w:rsidTr="00FC6C57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6B7CCE4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030CC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460E201C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F2A8A4" w14:textId="4B618EB5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 xml:space="preserve">≤ </w:t>
            </w:r>
            <w:r w:rsidR="00466099">
              <w:rPr>
                <w:rFonts w:ascii="Arial" w:hAnsi="Arial" w:cs="Arial"/>
                <w:sz w:val="18"/>
                <w:szCs w:val="18"/>
              </w:rPr>
              <w:t>6.0</w:t>
            </w:r>
            <w:r w:rsidRPr="00BB6ED8">
              <w:rPr>
                <w:rFonts w:ascii="Arial" w:hAnsi="Arial" w:cs="Arial"/>
                <w:sz w:val="18"/>
                <w:szCs w:val="18"/>
              </w:rPr>
              <w:t>, ≤ -4*12*SCS*RBstart + 45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3C6695" w14:textId="77777777" w:rsidR="00735269" w:rsidRPr="00BB6ED8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A7</w:t>
            </w:r>
          </w:p>
        </w:tc>
      </w:tr>
    </w:tbl>
    <w:p w14:paraId="055BD68A" w14:textId="77777777" w:rsidR="00735269" w:rsidRDefault="00735269" w:rsidP="00735269">
      <w:pPr>
        <w:rPr>
          <w:b/>
          <w:bCs/>
        </w:rPr>
      </w:pPr>
    </w:p>
    <w:p w14:paraId="2F42168B" w14:textId="77777777" w:rsidR="00735269" w:rsidRDefault="00735269" w:rsidP="00735269">
      <w:pPr>
        <w:rPr>
          <w:b/>
          <w:bCs/>
        </w:rPr>
      </w:pPr>
    </w:p>
    <w:p w14:paraId="1567A4FF" w14:textId="000D2842" w:rsidR="00735269" w:rsidRPr="00AF53B7" w:rsidRDefault="00735269" w:rsidP="00735269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 w:rsidR="00786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: A-MPR values for PC3 NS_18. The new entries are marked with yellow color.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5"/>
        <w:gridCol w:w="857"/>
        <w:gridCol w:w="607"/>
        <w:gridCol w:w="568"/>
        <w:gridCol w:w="1082"/>
        <w:gridCol w:w="1082"/>
        <w:gridCol w:w="1082"/>
        <w:gridCol w:w="1082"/>
        <w:gridCol w:w="1082"/>
        <w:gridCol w:w="1082"/>
      </w:tblGrid>
      <w:tr w:rsidR="00735269" w:rsidRPr="00AF53B7" w14:paraId="442403D2" w14:textId="77777777" w:rsidTr="00FC6C57">
        <w:trPr>
          <w:trHeight w:val="70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4317D9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9ABD11D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A1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82156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A2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7C28C0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A3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340BCB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A4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B52D8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A5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E9FA7F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6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DFCBE79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7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</w:tr>
      <w:tr w:rsidR="00735269" w:rsidRPr="00AF53B7" w14:paraId="04A70EAE" w14:textId="77777777" w:rsidTr="00FC6C57">
        <w:trPr>
          <w:jc w:val="center"/>
        </w:trPr>
        <w:tc>
          <w:tcPr>
            <w:tcW w:w="0" w:type="auto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35D4A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00EBD1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0791A0F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  <w:t>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E99135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Inner/Outer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747D5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F93957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198411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FEC4244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5B6E61E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</w:tr>
      <w:tr w:rsidR="006D050D" w:rsidRPr="00AF53B7" w14:paraId="3A5458FA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7EACD6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6B7FE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Pi/2 BPSK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95D615E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E6D21AC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BB1AB1C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FE3306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F875E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D0CB9C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21FD03A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9840F85" w14:textId="30EC2A8D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6D050D" w:rsidRPr="00AF53B7" w14:paraId="5CA0C467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E64BBB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427C4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AA65416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F4873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4F41DC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280CA0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79371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42FC1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CCEDC6C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6EAE6AF" w14:textId="6F292C20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2.5</w:t>
            </w:r>
          </w:p>
        </w:tc>
      </w:tr>
      <w:tr w:rsidR="006D050D" w:rsidRPr="00AF53B7" w14:paraId="247A7CD6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9B94C9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7B60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9FF815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129D8F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7334972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9573BB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85943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92EBA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B681773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3587B2E" w14:textId="198EBDB7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6D050D" w:rsidRPr="00AF53B7" w14:paraId="36427576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13F19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7EB26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874DA9C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F3694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61B14D4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FAAD6E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DC397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946DC9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E44614F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055CA66" w14:textId="1410D326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6D050D" w:rsidRPr="00AF53B7" w14:paraId="1E3C5A64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0F18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DC032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AA3324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CDA2C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8EB121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22267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29A35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6BA509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6A703BE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04766B8" w14:textId="77777777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6D050D" w:rsidRPr="00AF53B7" w14:paraId="424EF3E7" w14:textId="77777777" w:rsidTr="00FC6C57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C6474F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8CC6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1F651A0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A64889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339685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64B0C4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DE1CE6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07B19E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35E339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D5ADFF8" w14:textId="64811F16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6D050D" w:rsidRPr="00AF53B7" w14:paraId="589CBC11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EFB158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3614D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46882C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6D7118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998820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C13E5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81ED8A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82C81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D42BEB3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49A9040" w14:textId="4892775E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6D050D" w:rsidRPr="00AF53B7" w14:paraId="4269D84A" w14:textId="77777777" w:rsidTr="00FC6C57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E7C9B2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16C42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512FB76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45D5C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626189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89492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C7DB73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3A776F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F04C10D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46F06EF" w14:textId="35FA2BF6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6D050D" w:rsidRPr="00AF53B7" w14:paraId="3346B800" w14:textId="77777777" w:rsidTr="00FC6C57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B6413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B1AE5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F23B5E8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662B8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805F3BB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11.5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63F9F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7958F1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55D1B7" w14:textId="77777777" w:rsidR="006D050D" w:rsidRPr="00AF53B7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7.5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25B5437" w14:textId="77777777" w:rsidR="006D050D" w:rsidRPr="00C87AA9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4BA89D5" w14:textId="0B742B64" w:rsidR="006D050D" w:rsidRPr="006D050D" w:rsidRDefault="006D050D" w:rsidP="006D050D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</w:p>
        </w:tc>
      </w:tr>
      <w:tr w:rsidR="00735269" w:rsidRPr="00AF53B7" w14:paraId="3A61EE5E" w14:textId="77777777" w:rsidTr="00FC6C57">
        <w:trPr>
          <w:jc w:val="center"/>
        </w:trPr>
        <w:tc>
          <w:tcPr>
            <w:tcW w:w="0" w:type="auto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DA926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1: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  <w:p w14:paraId="161EE5C8" w14:textId="77777777" w:rsidR="00735269" w:rsidRPr="00AF53B7" w:rsidRDefault="00735269" w:rsidP="00FC6C57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2: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</w:tc>
      </w:tr>
    </w:tbl>
    <w:p w14:paraId="72A3106A" w14:textId="77777777" w:rsidR="00735269" w:rsidRPr="00735269" w:rsidRDefault="00735269" w:rsidP="00944692"/>
    <w:p w14:paraId="28D6F1C8" w14:textId="79FD66EB" w:rsidR="0073496C" w:rsidRDefault="00C77842" w:rsidP="0073496C">
      <w:pPr>
        <w:pStyle w:val="Heading1"/>
      </w:pPr>
      <w:r>
        <w:t>3</w:t>
      </w:r>
      <w:r w:rsidR="0073496C">
        <w:tab/>
        <w:t>Conclusion</w:t>
      </w:r>
      <w:r w:rsidR="00F1354A">
        <w:t>s</w:t>
      </w:r>
    </w:p>
    <w:p w14:paraId="20B6AD10" w14:textId="27B79716" w:rsidR="00467DAB" w:rsidRDefault="00090179" w:rsidP="00944692">
      <w:r>
        <w:t>We have performed simulations to determine the A-MPR for n28 for NS_17 and NS_18. Based on our simulations we have made the following proposals.</w:t>
      </w:r>
    </w:p>
    <w:p w14:paraId="0CC73499" w14:textId="77777777" w:rsidR="00090179" w:rsidRDefault="00090179" w:rsidP="00090179">
      <w:pPr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17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1</w:t>
      </w:r>
      <w:r w:rsidRPr="00C21E09">
        <w:rPr>
          <w:b/>
          <w:bCs/>
        </w:rPr>
        <w:t xml:space="preserve"> and </w:t>
      </w:r>
      <w:r>
        <w:rPr>
          <w:b/>
          <w:bCs/>
        </w:rPr>
        <w:t>2</w:t>
      </w:r>
      <w:r w:rsidRPr="00C21E09">
        <w:rPr>
          <w:b/>
          <w:bCs/>
        </w:rPr>
        <w:t xml:space="preserve">.  </w:t>
      </w:r>
    </w:p>
    <w:p w14:paraId="34F8AC4F" w14:textId="42F7165C" w:rsidR="00335E44" w:rsidRDefault="00335E44" w:rsidP="00090179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2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3</w:t>
      </w:r>
      <w:r w:rsidRPr="00C21E09">
        <w:rPr>
          <w:b/>
          <w:bCs/>
        </w:rPr>
        <w:t xml:space="preserve"> and </w:t>
      </w:r>
      <w:r>
        <w:rPr>
          <w:b/>
          <w:bCs/>
        </w:rPr>
        <w:t>4</w:t>
      </w:r>
      <w:r w:rsidRPr="00C21E09">
        <w:rPr>
          <w:b/>
          <w:bCs/>
        </w:rPr>
        <w:t xml:space="preserve">.  </w:t>
      </w:r>
    </w:p>
    <w:p w14:paraId="1FA562EE" w14:textId="74342A10" w:rsidR="00335E44" w:rsidRDefault="00335E44" w:rsidP="00090179">
      <w:pPr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3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28</w:t>
      </w:r>
      <w:r w:rsidRPr="00C21E09">
        <w:rPr>
          <w:b/>
          <w:bCs/>
        </w:rPr>
        <w:t xml:space="preserve"> PC</w:t>
      </w:r>
      <w:r>
        <w:rPr>
          <w:b/>
          <w:bCs/>
        </w:rPr>
        <w:t>3</w:t>
      </w:r>
      <w:r w:rsidRPr="00C21E09">
        <w:rPr>
          <w:b/>
          <w:bCs/>
        </w:rPr>
        <w:t xml:space="preserve"> due to NS_</w:t>
      </w:r>
      <w:r>
        <w:rPr>
          <w:b/>
          <w:bCs/>
        </w:rPr>
        <w:t>18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5</w:t>
      </w:r>
      <w:r w:rsidRPr="00C21E09">
        <w:rPr>
          <w:b/>
          <w:bCs/>
        </w:rPr>
        <w:t xml:space="preserve"> and </w:t>
      </w:r>
      <w:r>
        <w:rPr>
          <w:b/>
          <w:bCs/>
        </w:rPr>
        <w:t>6</w:t>
      </w:r>
      <w:r w:rsidRPr="00C21E09">
        <w:rPr>
          <w:b/>
          <w:bCs/>
        </w:rPr>
        <w:t xml:space="preserve">.  </w:t>
      </w:r>
    </w:p>
    <w:p w14:paraId="4EF430DF" w14:textId="77777777" w:rsidR="005A05AA" w:rsidRPr="004E0120" w:rsidRDefault="005A05AA" w:rsidP="00090179">
      <w:pPr>
        <w:rPr>
          <w:b/>
          <w:bCs/>
        </w:rPr>
      </w:pPr>
    </w:p>
    <w:p w14:paraId="51398355" w14:textId="77777777" w:rsidR="00090179" w:rsidRDefault="00090179" w:rsidP="00090179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n28 PC2 NS_17.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090179" w14:paraId="0B55250C" w14:textId="77777777" w:rsidTr="00E5795E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04519" w14:textId="77777777" w:rsidR="00090179" w:rsidRDefault="00090179" w:rsidP="00E5795E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7952B" w14:textId="77777777" w:rsidR="00090179" w:rsidRDefault="00090179" w:rsidP="00E5795E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2583A" w14:textId="77777777" w:rsidR="00090179" w:rsidRDefault="00090179" w:rsidP="00E5795E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F9F76" w14:textId="77777777" w:rsidR="00090179" w:rsidRDefault="00090179" w:rsidP="00E5795E">
            <w:pPr>
              <w:pStyle w:val="TAH"/>
            </w:pPr>
            <w:r>
              <w:t>A-MPR</w:t>
            </w:r>
          </w:p>
        </w:tc>
      </w:tr>
      <w:tr w:rsidR="00090179" w14:paraId="2B8FF986" w14:textId="77777777" w:rsidTr="00E5795E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AF328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F2F67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A7581" w14:textId="77777777" w:rsidR="00090179" w:rsidRDefault="00090179" w:rsidP="00E5795E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1F5AD611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31BEB" w14:textId="77777777" w:rsidR="00090179" w:rsidRDefault="00090179" w:rsidP="00E5795E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0FE30D18" w14:textId="77777777" w:rsidR="00090179" w:rsidRDefault="00090179" w:rsidP="00E5795E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A1BFA" w14:textId="77777777" w:rsidR="00090179" w:rsidRDefault="00090179" w:rsidP="00E5795E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090179" w14:paraId="6D2A6121" w14:textId="77777777" w:rsidTr="00E5795E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449E5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</w:rPr>
              <w:t>0</w:t>
            </w:r>
            <w:r w:rsidRPr="002307FD">
              <w:rPr>
                <w:rFonts w:cs="Arial"/>
                <w:szCs w:val="18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3A338" w14:textId="77777777" w:rsidR="00090179" w:rsidRPr="002307FD" w:rsidRDefault="00090179" w:rsidP="00E5795E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C2ABA">
              <w:rPr>
                <w:rFonts w:eastAsia="MS PGothic" w:cs="Arial"/>
                <w:kern w:val="24"/>
                <w:szCs w:val="18"/>
                <w:lang w:val="en-US" w:eastAsia="ja-JP"/>
              </w:rPr>
              <w:t>728.18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6AB1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3.1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EEFDB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0.6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+ 5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45916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090179" w14:paraId="5FD22D16" w14:textId="77777777" w:rsidTr="00E5795E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D1B6A" w14:textId="77777777" w:rsidR="00090179" w:rsidRPr="002307FD" w:rsidRDefault="00090179" w:rsidP="00E5795E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15EB0" w14:textId="77777777" w:rsidR="00090179" w:rsidRPr="002307FD" w:rsidRDefault="00090179" w:rsidP="00E5795E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A7414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0.4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42412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-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8834F" w14:textId="77777777" w:rsidR="00090179" w:rsidRPr="002307FD" w:rsidRDefault="00090179" w:rsidP="00E5795E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1D189876" w14:textId="77777777" w:rsidR="00090179" w:rsidRDefault="00090179" w:rsidP="00090179">
      <w:pPr>
        <w:rPr>
          <w:b/>
          <w:bCs/>
        </w:rPr>
      </w:pPr>
    </w:p>
    <w:p w14:paraId="448ECE51" w14:textId="77777777" w:rsidR="00161EAB" w:rsidRDefault="00161EAB" w:rsidP="00161EAB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n28 PC2 NS_17.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1111"/>
        <w:gridCol w:w="1111"/>
      </w:tblGrid>
      <w:tr w:rsidR="00161EAB" w14:paraId="78A76AF3" w14:textId="77777777" w:rsidTr="003F510F">
        <w:trPr>
          <w:jc w:val="center"/>
        </w:trPr>
        <w:tc>
          <w:tcPr>
            <w:tcW w:w="0" w:type="auto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8DDEBB" w14:textId="77777777" w:rsidR="00161EAB" w:rsidRDefault="00161EAB" w:rsidP="003F510F">
            <w:pPr>
              <w:pStyle w:val="TAH"/>
            </w:pPr>
            <w:r>
              <w:lastRenderedPageBreak/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67597" w14:textId="77777777" w:rsidR="00161EAB" w:rsidRDefault="00161EAB" w:rsidP="003F510F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9EA88" w14:textId="77777777" w:rsidR="00161EAB" w:rsidRDefault="00161EAB" w:rsidP="003F510F">
            <w:pPr>
              <w:pStyle w:val="TAH"/>
            </w:pPr>
            <w:r>
              <w:t>A2</w:t>
            </w:r>
          </w:p>
        </w:tc>
      </w:tr>
      <w:tr w:rsidR="00161EAB" w14:paraId="56B59150" w14:textId="77777777" w:rsidTr="003F510F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EDCBF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75797" w14:textId="77777777" w:rsidR="00161EAB" w:rsidRDefault="00161EAB" w:rsidP="003F510F">
            <w:pPr>
              <w:pStyle w:val="TAH"/>
            </w:pPr>
            <w:r>
              <w:t>Outer/Inner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80B48" w14:textId="77777777" w:rsidR="00161EAB" w:rsidRDefault="00161EAB" w:rsidP="003F510F">
            <w:pPr>
              <w:pStyle w:val="TAH"/>
            </w:pPr>
            <w:r>
              <w:t>Outer/Inner</w:t>
            </w:r>
          </w:p>
        </w:tc>
      </w:tr>
      <w:tr w:rsidR="00161EAB" w14:paraId="51437128" w14:textId="77777777" w:rsidTr="003F510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9480D5" w14:textId="77777777" w:rsidR="00161EAB" w:rsidRDefault="00161EAB" w:rsidP="003F510F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1F2BE4" w14:textId="77777777" w:rsidR="00161EAB" w:rsidRDefault="00161EAB" w:rsidP="003F510F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E3B2BB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A4C6EC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</w:tr>
      <w:tr w:rsidR="00161EAB" w14:paraId="43ED24FA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58FEB3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2FD379" w14:textId="77777777" w:rsidR="00161EAB" w:rsidRDefault="00161EAB" w:rsidP="003F510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DD09682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62AD2F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08861EA5" w14:textId="77777777" w:rsidTr="003F510F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B06854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9F52BB" w14:textId="77777777" w:rsidR="00161EAB" w:rsidRDefault="00161EAB" w:rsidP="003F510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359F49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42C74B6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6A28A37C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526015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3CCBB0" w14:textId="77777777" w:rsidR="00161EAB" w:rsidRDefault="00161EAB" w:rsidP="003F510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A5EF268" w14:textId="77777777" w:rsidR="00161EAB" w:rsidRPr="00EF476C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78666F6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</w:tr>
      <w:tr w:rsidR="00161EAB" w14:paraId="5131D73F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14CE20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3461B1" w14:textId="77777777" w:rsidR="00161EAB" w:rsidRDefault="00161EAB" w:rsidP="003F510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D948263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55B0DEB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</w:tr>
      <w:tr w:rsidR="00161EAB" w14:paraId="775131E2" w14:textId="77777777" w:rsidTr="003F510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01B74CA" w14:textId="77777777" w:rsidR="00161EAB" w:rsidRDefault="00161EAB" w:rsidP="003F510F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5C2840" w14:textId="77777777" w:rsidR="00161EAB" w:rsidRDefault="00161EAB" w:rsidP="003F510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280E1F0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5688F60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4.5</w:t>
            </w:r>
          </w:p>
        </w:tc>
      </w:tr>
      <w:tr w:rsidR="00161EAB" w14:paraId="108CA61A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0F3AD68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501D77" w14:textId="77777777" w:rsidR="00161EAB" w:rsidRDefault="00161EAB" w:rsidP="003F510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F8717ED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CADBF31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161EAB" w14:paraId="59C1B9D0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ECCEB1D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4B62B" w14:textId="77777777" w:rsidR="00161EAB" w:rsidRDefault="00161EAB" w:rsidP="003F510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AD4233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1D1694F" w14:textId="77777777" w:rsidR="00161EAB" w:rsidRDefault="00161EAB" w:rsidP="003F510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</w:tr>
      <w:tr w:rsidR="00161EAB" w14:paraId="29B04C69" w14:textId="77777777" w:rsidTr="003F510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80250A8" w14:textId="77777777" w:rsidR="00161EAB" w:rsidRDefault="00161EAB" w:rsidP="003F510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DD23B0" w14:textId="77777777" w:rsidR="00161EAB" w:rsidRDefault="00161EAB" w:rsidP="003F510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DAEC4B8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4BDA001" w14:textId="77777777" w:rsidR="00161EAB" w:rsidRDefault="00161EAB" w:rsidP="003F510F">
            <w:pPr>
              <w:pStyle w:val="TAC"/>
              <w:rPr>
                <w:rFonts w:cs="Arial"/>
              </w:rPr>
            </w:pPr>
          </w:p>
        </w:tc>
      </w:tr>
    </w:tbl>
    <w:p w14:paraId="5C9E8266" w14:textId="77777777" w:rsidR="00BA782E" w:rsidRDefault="00BA782E" w:rsidP="00090179">
      <w:pPr>
        <w:rPr>
          <w:b/>
          <w:bCs/>
        </w:rPr>
      </w:pPr>
    </w:p>
    <w:p w14:paraId="5BF9DF48" w14:textId="77777777" w:rsidR="00FD2C62" w:rsidRPr="00A1115A" w:rsidRDefault="00FD2C62" w:rsidP="00FD2C62">
      <w:pPr>
        <w:pStyle w:val="TH"/>
      </w:pPr>
      <w:r w:rsidRPr="00A1115A">
        <w:t xml:space="preserve">Table </w:t>
      </w:r>
      <w:r>
        <w:t>3</w:t>
      </w:r>
      <w:r w:rsidRPr="00A1115A">
        <w:t>: A-MPR regions for NS_18</w:t>
      </w:r>
      <w:r>
        <w:t xml:space="preserve"> and PC2</w:t>
      </w:r>
    </w:p>
    <w:tbl>
      <w:tblPr>
        <w:tblW w:w="84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0"/>
        <w:gridCol w:w="1775"/>
        <w:gridCol w:w="2693"/>
        <w:gridCol w:w="932"/>
      </w:tblGrid>
      <w:tr w:rsidR="00FD2C62" w:rsidRPr="00A1115A" w14:paraId="1E0E3269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BF7B4B6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Channel Bandwidth, MHz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8DC5EA5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Frequency range of UL transmission bandwidth configuration, MHz</w:t>
            </w:r>
          </w:p>
        </w:tc>
        <w:tc>
          <w:tcPr>
            <w:tcW w:w="4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7A015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Regions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0350BB0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A-MPR</w:t>
            </w:r>
          </w:p>
        </w:tc>
      </w:tr>
      <w:tr w:rsidR="00FD2C62" w:rsidRPr="00A1115A" w14:paraId="143B14C4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0A6F6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1E36B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E2E41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RB</w:t>
            </w:r>
            <w:r w:rsidRPr="00A1115A">
              <w:rPr>
                <w:vertAlign w:val="subscript"/>
                <w:lang w:eastAsia="ko-KR"/>
              </w:rPr>
              <w:t>start</w:t>
            </w:r>
            <w:r w:rsidRPr="00A1115A">
              <w:rPr>
                <w:lang w:eastAsia="ko-KR"/>
              </w:rPr>
              <w:t>*12*SCS</w:t>
            </w:r>
          </w:p>
          <w:p w14:paraId="53C137CC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7230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</w:t>
            </w:r>
          </w:p>
          <w:p w14:paraId="5ED7768C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9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BD445" w14:textId="77777777" w:rsidR="00FD2C62" w:rsidRPr="00A1115A" w:rsidRDefault="00FD2C62" w:rsidP="00361E51">
            <w:pPr>
              <w:pStyle w:val="TAH"/>
              <w:rPr>
                <w:lang w:eastAsia="ko-KR"/>
              </w:rPr>
            </w:pPr>
          </w:p>
        </w:tc>
      </w:tr>
      <w:tr w:rsidR="00FD2C62" w:rsidRPr="00A1115A" w14:paraId="5B5F7061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998516F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25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378EBF0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>
              <w:rPr>
                <w:rFonts w:eastAsia="MS PGothic"/>
                <w:kern w:val="24"/>
                <w:lang w:val="en-US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01D24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&gt;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AEECE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 w:rsidRPr="00683D80">
              <w:rPr>
                <w:rFonts w:hint="eastAsia"/>
                <w:kern w:val="24"/>
                <w:lang w:val="en-US" w:eastAsia="fr-FR"/>
              </w:rPr>
              <w:t>≥</w:t>
            </w:r>
            <w:r w:rsidRPr="00683D80">
              <w:rPr>
                <w:kern w:val="24"/>
                <w:lang w:val="en-US" w:eastAsia="fr-FR"/>
              </w:rPr>
              <w:t>Max(0, 12*SCS*N</w:t>
            </w:r>
            <w:r w:rsidRPr="00683D80">
              <w:rPr>
                <w:kern w:val="24"/>
                <w:position w:val="-5"/>
                <w:vertAlign w:val="subscript"/>
                <w:lang w:val="en-US" w:eastAsia="fr-FR"/>
              </w:rPr>
              <w:t xml:space="preserve">RB </w:t>
            </w:r>
            <w:r w:rsidRPr="00683D80">
              <w:rPr>
                <w:kern w:val="24"/>
                <w:lang w:val="en-US" w:eastAsia="fr-FR"/>
              </w:rPr>
              <w:t xml:space="preserve">– 1.8 – </w:t>
            </w:r>
            <w:r w:rsidRPr="00683D80">
              <w:rPr>
                <w:lang w:val="en-US"/>
              </w:rPr>
              <w:t xml:space="preserve"> </w:t>
            </w:r>
            <w:r w:rsidRPr="00683D80">
              <w:rPr>
                <w:kern w:val="24"/>
                <w:lang w:val="en-US" w:eastAsia="fr-FR"/>
              </w:rPr>
              <w:t>RBstart*12*SCS)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83113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A3</w:t>
            </w:r>
          </w:p>
        </w:tc>
      </w:tr>
      <w:tr w:rsidR="00FD2C62" w:rsidRPr="00A1115A" w14:paraId="66090236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7672834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B7E5378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4F0BE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</w:t>
            </w:r>
            <w:r>
              <w:t>(</w:t>
            </w:r>
            <w:r>
              <w:rPr>
                <w:lang w:eastAsia="ko-KR"/>
              </w:rPr>
              <w:t>L</w:t>
            </w:r>
            <w:r>
              <w:rPr>
                <w:vertAlign w:val="subscript"/>
                <w:lang w:eastAsia="ko-KR"/>
              </w:rPr>
              <w:t>CRB</w:t>
            </w:r>
            <w:r>
              <w:rPr>
                <w:lang w:eastAsia="ko-KR"/>
              </w:rPr>
              <w:t>*12*SCS)/2+3.6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4942B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52C16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A4</w:t>
            </w:r>
          </w:p>
        </w:tc>
      </w:tr>
      <w:tr w:rsidR="00FD2C62" w:rsidRPr="00A1115A" w14:paraId="3819A14D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2A6B0A1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FD2D040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C1731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≤6.3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2B1E1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color w:val="000000"/>
                <w:kern w:val="24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E0FA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>
              <w:rPr>
                <w:kern w:val="24"/>
                <w:lang w:eastAsia="fr-FR"/>
              </w:rPr>
              <w:t>A5</w:t>
            </w:r>
          </w:p>
        </w:tc>
      </w:tr>
      <w:tr w:rsidR="00FD2C62" w:rsidRPr="00A1115A" w14:paraId="6A0DB915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DCF94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13AFB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07D55" w14:textId="77777777" w:rsidR="00FD2C62" w:rsidRDefault="00FD2C6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&gt;(L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*12*SCS)/2+3.6</w:t>
            </w:r>
            <w:r>
              <w:rPr>
                <w:lang w:eastAsia="ko-KR"/>
              </w:rPr>
              <w:t xml:space="preserve"> </w:t>
            </w:r>
            <w:r w:rsidRPr="008065CD">
              <w:rPr>
                <w:lang w:eastAsia="ko-KR"/>
              </w:rPr>
              <w:t>≤(L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*12*SCS)/2+5.76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51107" w14:textId="77777777" w:rsidR="00FD2C62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&lt;Max(0, 12*SCS*N</w:t>
            </w:r>
            <w:r w:rsidRPr="00813E13">
              <w:rPr>
                <w:color w:val="000000"/>
                <w:kern w:val="24"/>
                <w:vertAlign w:val="subscript"/>
                <w:lang w:eastAsia="fr-FR"/>
              </w:rPr>
              <w:t>RB</w:t>
            </w:r>
            <w:r w:rsidRPr="008065CD">
              <w:rPr>
                <w:color w:val="000000"/>
                <w:kern w:val="24"/>
                <w:lang w:eastAsia="fr-FR"/>
              </w:rPr>
              <w:t xml:space="preserve"> – 1.8 –  RBstart*12*SCS)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≥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B09A5" w14:textId="77777777" w:rsidR="00FD2C62" w:rsidRDefault="00FD2C62" w:rsidP="00361E51">
            <w:pPr>
              <w:pStyle w:val="TAC"/>
              <w:rPr>
                <w:kern w:val="24"/>
                <w:lang w:eastAsia="fr-FR"/>
              </w:rPr>
            </w:pPr>
            <w:r w:rsidRPr="008065CD">
              <w:rPr>
                <w:kern w:val="24"/>
                <w:lang w:eastAsia="fr-FR"/>
              </w:rPr>
              <w:t>A6</w:t>
            </w:r>
          </w:p>
        </w:tc>
      </w:tr>
      <w:tr w:rsidR="00FD2C62" w:rsidRPr="00A1115A" w14:paraId="67EE3270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B825909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30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429E7228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 w:rsidRPr="00A1115A">
              <w:rPr>
                <w:rFonts w:eastAsia="MS PGothic"/>
                <w:kern w:val="24"/>
                <w:lang w:val="en-US"/>
              </w:rPr>
              <w:t>703~733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E31BC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&gt;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6E4E6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 w:rsidRPr="00A1115A">
              <w:rPr>
                <w:kern w:val="24"/>
                <w:lang w:eastAsia="fr-FR"/>
              </w:rPr>
              <w:t>≥Max(0, 12*SCS*N</w:t>
            </w:r>
            <w:r w:rsidRPr="00A1115A">
              <w:rPr>
                <w:kern w:val="24"/>
                <w:position w:val="-5"/>
                <w:vertAlign w:val="subscript"/>
                <w:lang w:eastAsia="fr-FR"/>
              </w:rPr>
              <w:t xml:space="preserve">RB </w:t>
            </w:r>
            <w:r w:rsidRPr="00A1115A">
              <w:rPr>
                <w:kern w:val="24"/>
                <w:lang w:eastAsia="fr-FR"/>
              </w:rPr>
              <w:t xml:space="preserve">– 1.8 – </w:t>
            </w:r>
            <w:r w:rsidRPr="00A1115A">
              <w:t xml:space="preserve"> </w:t>
            </w:r>
            <w:r w:rsidRPr="00A1115A">
              <w:rPr>
                <w:kern w:val="24"/>
                <w:lang w:eastAsia="fr-FR"/>
              </w:rPr>
              <w:t>RBstart*12*SCS)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7F8BD" w14:textId="77777777" w:rsidR="00FD2C62" w:rsidRPr="00A1115A" w:rsidRDefault="00FD2C62" w:rsidP="00361E51">
            <w:pPr>
              <w:pStyle w:val="TAC"/>
              <w:rPr>
                <w:kern w:val="24"/>
                <w:lang w:eastAsia="fr-FR"/>
              </w:rPr>
            </w:pPr>
            <w:r w:rsidRPr="00A1115A">
              <w:rPr>
                <w:kern w:val="24"/>
                <w:lang w:eastAsia="fr-FR"/>
              </w:rPr>
              <w:t>A3</w:t>
            </w:r>
          </w:p>
        </w:tc>
      </w:tr>
      <w:tr w:rsidR="00FD2C62" w:rsidRPr="00A1115A" w14:paraId="21B6D386" w14:textId="77777777" w:rsidTr="00361E51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811F357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3B125BA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1113B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</w:t>
            </w:r>
            <w:r w:rsidRPr="00A1115A">
              <w:t>(</w:t>
            </w: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*12*SCS)/2+5.22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EFB45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≥5.4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A630D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A4</w:t>
            </w:r>
          </w:p>
        </w:tc>
      </w:tr>
      <w:tr w:rsidR="00FD2C62" w:rsidRPr="00A1115A" w14:paraId="3E43626E" w14:textId="77777777" w:rsidTr="00361E51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DDD816F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5BB83A6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648C0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 w:rsidRPr="00A1115A">
              <w:rPr>
                <w:lang w:eastAsia="ko-KR"/>
              </w:rPr>
              <w:t>≤7.92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1D898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&lt;5.4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F4052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A1115A">
              <w:rPr>
                <w:color w:val="000000"/>
                <w:kern w:val="24"/>
                <w:lang w:eastAsia="fr-FR"/>
              </w:rPr>
              <w:t>A5</w:t>
            </w:r>
          </w:p>
        </w:tc>
      </w:tr>
      <w:tr w:rsidR="00FD2C62" w:rsidRPr="00A1115A" w14:paraId="29BB39D8" w14:textId="77777777" w:rsidTr="00361E51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3EB3B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40509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1F281" w14:textId="77777777" w:rsidR="00FD2C62" w:rsidRDefault="00FD2C6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&gt;(L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*12*SCS)/2+5.22</w:t>
            </w:r>
            <w:r>
              <w:rPr>
                <w:lang w:eastAsia="ko-KR"/>
              </w:rPr>
              <w:t xml:space="preserve"> </w:t>
            </w:r>
          </w:p>
          <w:p w14:paraId="0500F63D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 w:rsidRPr="008065CD">
              <w:rPr>
                <w:lang w:eastAsia="ko-KR"/>
              </w:rPr>
              <w:t>≤(L</w:t>
            </w:r>
            <w:r w:rsidRPr="00813E13">
              <w:rPr>
                <w:vertAlign w:val="subscript"/>
                <w:lang w:eastAsia="ko-KR"/>
              </w:rPr>
              <w:t>CRB</w:t>
            </w:r>
            <w:r w:rsidRPr="008065CD">
              <w:rPr>
                <w:lang w:eastAsia="ko-KR"/>
              </w:rPr>
              <w:t>*12*SCS)/2+7.38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33E8E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&lt;Max(0, 12*SCS*N</w:t>
            </w:r>
            <w:r w:rsidRPr="00813E13">
              <w:rPr>
                <w:color w:val="000000"/>
                <w:kern w:val="24"/>
                <w:vertAlign w:val="subscript"/>
                <w:lang w:eastAsia="fr-FR"/>
              </w:rPr>
              <w:t>RB</w:t>
            </w:r>
            <w:r w:rsidRPr="008065CD">
              <w:rPr>
                <w:color w:val="000000"/>
                <w:kern w:val="24"/>
                <w:lang w:eastAsia="fr-FR"/>
              </w:rPr>
              <w:t xml:space="preserve"> – 1.8 –  RBstart*12*SCS)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≥</w:t>
            </w:r>
            <w:r>
              <w:rPr>
                <w:color w:val="000000"/>
                <w:kern w:val="24"/>
                <w:lang w:eastAsia="fr-FR"/>
              </w:rPr>
              <w:t xml:space="preserve"> </w:t>
            </w:r>
            <w:r w:rsidRPr="008065CD">
              <w:rPr>
                <w:color w:val="000000"/>
                <w:kern w:val="24"/>
                <w:lang w:eastAsia="fr-FR"/>
              </w:rPr>
              <w:t>5.4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3907F" w14:textId="77777777" w:rsidR="00FD2C62" w:rsidRPr="00A1115A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8065CD">
              <w:rPr>
                <w:color w:val="000000"/>
                <w:kern w:val="24"/>
                <w:lang w:eastAsia="fr-FR"/>
              </w:rPr>
              <w:t>A6</w:t>
            </w:r>
          </w:p>
        </w:tc>
      </w:tr>
      <w:tr w:rsidR="00FD2C62" w:rsidRPr="00A1115A" w14:paraId="021AD9E2" w14:textId="77777777" w:rsidTr="00361E51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6E7EB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  <w:r>
              <w:rPr>
                <w:rFonts w:cs="Arial"/>
              </w:rPr>
              <w:t>40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BCAAF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  <w:r w:rsidRPr="00A1115A">
              <w:rPr>
                <w:rFonts w:eastAsia="MS PGothic"/>
                <w:kern w:val="24"/>
                <w:lang w:val="en-US"/>
              </w:rPr>
              <w:t>703~7</w:t>
            </w:r>
            <w:r>
              <w:rPr>
                <w:rFonts w:eastAsia="MS PGothic"/>
                <w:kern w:val="24"/>
                <w:lang w:val="en-US"/>
              </w:rPr>
              <w:t>4</w:t>
            </w:r>
            <w:r w:rsidRPr="00A1115A">
              <w:rPr>
                <w:rFonts w:eastAsia="MS PGothic"/>
                <w:kern w:val="24"/>
                <w:lang w:val="en-US"/>
              </w:rPr>
              <w:t>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B6AC6" w14:textId="77777777" w:rsidR="00FD2C62" w:rsidRPr="008065CD" w:rsidRDefault="00FD2C62" w:rsidP="00361E51">
            <w:pPr>
              <w:pStyle w:val="TAC"/>
              <w:rPr>
                <w:lang w:eastAsia="ko-KR"/>
              </w:rPr>
            </w:pPr>
            <w:r w:rsidRPr="002307FD">
              <w:rPr>
                <w:rFonts w:cs="Arial"/>
              </w:rPr>
              <w:t>≥</w:t>
            </w:r>
            <w:r w:rsidRPr="002307FD">
              <w:rPr>
                <w:rFonts w:eastAsia="MS PGothic" w:cs="Arial"/>
                <w:kern w:val="24"/>
              </w:rPr>
              <w:t xml:space="preserve"> </w:t>
            </w:r>
            <w:r>
              <w:rPr>
                <w:rFonts w:eastAsia="MS PGothic" w:cs="Arial"/>
                <w:kern w:val="24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C078B" w14:textId="77777777" w:rsidR="00FD2C62" w:rsidRPr="008065CD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D43A22">
              <w:rPr>
                <w:rFonts w:cs="Arial"/>
              </w:rPr>
              <w:t>&gt;</w:t>
            </w:r>
            <w:r>
              <w:rPr>
                <w:rFonts w:cs="Arial"/>
              </w:rPr>
              <w:t xml:space="preserve"> 6.0</w:t>
            </w:r>
            <w:r>
              <w:rPr>
                <w:rFonts w:eastAsia="MS PGothic" w:cs="Arial"/>
                <w:kern w:val="24"/>
              </w:rPr>
              <w:t xml:space="preserve">, </w:t>
            </w:r>
            <w:r w:rsidRPr="002307FD">
              <w:rPr>
                <w:rFonts w:cs="Arial"/>
              </w:rPr>
              <w:t xml:space="preserve">≥ </w:t>
            </w:r>
            <w:r>
              <w:rPr>
                <w:rFonts w:cs="Arial"/>
              </w:rPr>
              <w:t>0.9*</w:t>
            </w:r>
            <w:r w:rsidRPr="002307FD">
              <w:rPr>
                <w:rFonts w:cs="Arial"/>
              </w:rPr>
              <w:t>12*SCS*RB</w:t>
            </w:r>
            <w:r>
              <w:rPr>
                <w:rFonts w:cs="Arial"/>
                <w:vertAlign w:val="subscript"/>
              </w:rPr>
              <w:t>start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–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3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A42A1" w14:textId="77777777" w:rsidR="00FD2C62" w:rsidRPr="008065CD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>
              <w:rPr>
                <w:rFonts w:cs="Arial"/>
              </w:rPr>
              <w:t>A4</w:t>
            </w:r>
          </w:p>
        </w:tc>
      </w:tr>
      <w:tr w:rsidR="00FD2C62" w:rsidRPr="00A1115A" w14:paraId="63845C2C" w14:textId="77777777" w:rsidTr="00361E51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59D7" w14:textId="77777777" w:rsidR="00FD2C62" w:rsidRPr="00A1115A" w:rsidRDefault="00FD2C62" w:rsidP="00361E51">
            <w:pPr>
              <w:pStyle w:val="TAC"/>
              <w:rPr>
                <w:lang w:eastAsia="ko-KR"/>
              </w:rPr>
            </w:pP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4636D" w14:textId="77777777" w:rsidR="00FD2C62" w:rsidRPr="00A1115A" w:rsidRDefault="00FD2C62" w:rsidP="00361E51">
            <w:pPr>
              <w:pStyle w:val="TAC"/>
              <w:rPr>
                <w:rFonts w:eastAsia="MS PGothic"/>
                <w:kern w:val="24"/>
                <w:lang w:val="en-US"/>
              </w:rPr>
            </w:pP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720AB" w14:textId="77777777" w:rsidR="00FD2C62" w:rsidRPr="008065CD" w:rsidRDefault="00FD2C62" w:rsidP="00361E51">
            <w:pPr>
              <w:pStyle w:val="TAC"/>
              <w:rPr>
                <w:lang w:eastAsia="ko-KR"/>
              </w:rPr>
            </w:pPr>
            <w:r w:rsidRPr="002307FD">
              <w:rPr>
                <w:rFonts w:cs="Arial"/>
              </w:rPr>
              <w:t>≥</w:t>
            </w:r>
            <w:r w:rsidRPr="002307FD">
              <w:rPr>
                <w:rFonts w:eastAsia="MS PGothic" w:cs="Arial"/>
                <w:kern w:val="24"/>
              </w:rPr>
              <w:t xml:space="preserve"> </w:t>
            </w:r>
            <w:r>
              <w:rPr>
                <w:rFonts w:eastAsia="MS PGothic" w:cs="Arial"/>
                <w:kern w:val="24"/>
              </w:rPr>
              <w:t>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D1252" w14:textId="77777777" w:rsidR="00FD2C62" w:rsidRPr="008065CD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 w:rsidRPr="002307FD">
              <w:rPr>
                <w:rFonts w:eastAsia="MS PGothic" w:cs="Arial"/>
                <w:kern w:val="24"/>
              </w:rPr>
              <w:t xml:space="preserve">≤ </w:t>
            </w:r>
            <w:r>
              <w:rPr>
                <w:rFonts w:eastAsia="MS PGothic" w:cs="Arial"/>
                <w:kern w:val="24"/>
              </w:rPr>
              <w:t xml:space="preserve">6.0, </w:t>
            </w:r>
            <w:r w:rsidRPr="002307FD">
              <w:rPr>
                <w:rFonts w:eastAsia="MS PGothic" w:cs="Arial"/>
                <w:kern w:val="24"/>
              </w:rPr>
              <w:t>≤</w:t>
            </w:r>
            <w:r w:rsidRPr="002307FD">
              <w:rPr>
                <w:rFonts w:cs="Arial"/>
              </w:rPr>
              <w:t xml:space="preserve"> </w:t>
            </w:r>
            <w:r>
              <w:rPr>
                <w:rFonts w:cs="Arial"/>
              </w:rPr>
              <w:t>-4</w:t>
            </w:r>
            <w:r w:rsidRPr="002307FD">
              <w:rPr>
                <w:rFonts w:cs="Arial"/>
              </w:rPr>
              <w:t>*12*SCS*RB</w:t>
            </w:r>
            <w:r>
              <w:rPr>
                <w:rFonts w:cs="Arial"/>
                <w:vertAlign w:val="subscript"/>
              </w:rPr>
              <w:t>start</w:t>
            </w:r>
            <w:r w:rsidRPr="002307FD">
              <w:rPr>
                <w:rFonts w:cs="Arial"/>
              </w:rPr>
              <w:t xml:space="preserve"> +</w:t>
            </w:r>
            <w:r>
              <w:rPr>
                <w:rFonts w:cs="Arial"/>
              </w:rPr>
              <w:t xml:space="preserve"> 45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4913A" w14:textId="77777777" w:rsidR="00FD2C62" w:rsidRPr="008065CD" w:rsidRDefault="00FD2C62" w:rsidP="00361E51">
            <w:pPr>
              <w:pStyle w:val="TAC"/>
              <w:rPr>
                <w:color w:val="000000"/>
                <w:kern w:val="24"/>
                <w:lang w:eastAsia="fr-FR"/>
              </w:rPr>
            </w:pPr>
            <w:r>
              <w:rPr>
                <w:rFonts w:cs="Arial"/>
              </w:rPr>
              <w:t>A5</w:t>
            </w:r>
          </w:p>
        </w:tc>
      </w:tr>
    </w:tbl>
    <w:p w14:paraId="67D0F8B8" w14:textId="77777777" w:rsidR="00FD2C62" w:rsidRDefault="00FD2C62" w:rsidP="00FD2C62"/>
    <w:p w14:paraId="56E2AAE5" w14:textId="77777777" w:rsidR="00FD2C62" w:rsidRPr="0089259C" w:rsidRDefault="00FD2C62" w:rsidP="00FD2C62">
      <w:pPr>
        <w:pStyle w:val="TH"/>
        <w:rPr>
          <w:noProof/>
          <w:lang w:val="en-US"/>
        </w:rPr>
      </w:pPr>
      <w:r w:rsidRPr="00A1115A">
        <w:t xml:space="preserve">Table </w:t>
      </w:r>
      <w:r>
        <w:t>4: A-MPR values for NS_18 and PC2</w:t>
      </w:r>
    </w:p>
    <w:tbl>
      <w:tblPr>
        <w:tblW w:w="4439" w:type="pct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7"/>
        <w:gridCol w:w="934"/>
        <w:gridCol w:w="621"/>
        <w:gridCol w:w="581"/>
        <w:gridCol w:w="1111"/>
        <w:gridCol w:w="1111"/>
        <w:gridCol w:w="1111"/>
        <w:gridCol w:w="1111"/>
        <w:gridCol w:w="1111"/>
      </w:tblGrid>
      <w:tr w:rsidR="00FD2C62" w:rsidRPr="00A53E7A" w14:paraId="0D5CB9C4" w14:textId="77777777" w:rsidTr="00361E51">
        <w:trPr>
          <w:trHeight w:val="70"/>
          <w:jc w:val="center"/>
        </w:trPr>
        <w:tc>
          <w:tcPr>
            <w:tcW w:w="115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2FD4A" w14:textId="77777777" w:rsidR="00FD2C62" w:rsidRPr="00E30900" w:rsidRDefault="00FD2C62" w:rsidP="00361E51">
            <w:pPr>
              <w:pStyle w:val="TAH"/>
            </w:pPr>
            <w:r w:rsidRPr="00E30900">
              <w:t>Modulation/Waveform</w:t>
            </w:r>
          </w:p>
        </w:tc>
        <w:tc>
          <w:tcPr>
            <w:tcW w:w="692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37BE183" w14:textId="77777777" w:rsidR="00FD2C62" w:rsidRPr="00E30900" w:rsidRDefault="00FD2C62" w:rsidP="00361E51">
            <w:pPr>
              <w:pStyle w:val="TAH"/>
            </w:pPr>
            <w:r w:rsidRPr="00E30900">
              <w:t>A1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7526E" w14:textId="77777777" w:rsidR="00FD2C62" w:rsidRPr="00E30900" w:rsidRDefault="00FD2C62" w:rsidP="00361E51">
            <w:pPr>
              <w:pStyle w:val="TAH"/>
            </w:pPr>
            <w:r w:rsidRPr="00E30900">
              <w:t>A2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218C2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A3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C994E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A4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1FC1C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A5 (dB)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18F8C" w14:textId="77777777" w:rsidR="00FD2C62" w:rsidRPr="00E30900" w:rsidRDefault="00FD2C62" w:rsidP="00361E51">
            <w:pPr>
              <w:pStyle w:val="TAH"/>
              <w:rPr>
                <w:lang w:eastAsia="ko-KR"/>
              </w:rPr>
            </w:pPr>
            <w:r w:rsidRPr="00E30900">
              <w:rPr>
                <w:lang w:eastAsia="ko-KR"/>
              </w:rPr>
              <w:t>A6 (dB)</w:t>
            </w:r>
          </w:p>
        </w:tc>
      </w:tr>
      <w:tr w:rsidR="00FD2C62" w:rsidRPr="00A53E7A" w14:paraId="6182F88A" w14:textId="77777777" w:rsidTr="00361E51">
        <w:trPr>
          <w:jc w:val="center"/>
        </w:trPr>
        <w:tc>
          <w:tcPr>
            <w:tcW w:w="1151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F47C1" w14:textId="77777777" w:rsidR="00FD2C62" w:rsidRPr="00E30900" w:rsidRDefault="00FD2C62" w:rsidP="00361E51">
            <w:pPr>
              <w:pStyle w:val="TAH"/>
            </w:pP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1808FC1" w14:textId="77777777" w:rsidR="00FD2C62" w:rsidRPr="00E30900" w:rsidRDefault="00FD2C62" w:rsidP="00361E51">
            <w:pPr>
              <w:pStyle w:val="TAH"/>
            </w:pPr>
            <w:r w:rsidRPr="00E30900">
              <w:t>Outer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C17B462" w14:textId="77777777" w:rsidR="00FD2C62" w:rsidRPr="00E30900" w:rsidRDefault="00FD2C62" w:rsidP="00361E51">
            <w:pPr>
              <w:pStyle w:val="TAH"/>
              <w:rPr>
                <w:lang w:eastAsia="zh-CN"/>
              </w:rPr>
            </w:pPr>
            <w:r w:rsidRPr="00E30900">
              <w:rPr>
                <w:lang w:eastAsia="zh-CN"/>
              </w:rPr>
              <w:t>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FE234" w14:textId="77777777" w:rsidR="00FD2C62" w:rsidRPr="00E30900" w:rsidRDefault="00FD2C62" w:rsidP="00361E51">
            <w:pPr>
              <w:pStyle w:val="TAH"/>
            </w:pPr>
            <w:r w:rsidRPr="00E30900">
              <w:t>Inner/Outer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5AD1E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F5BFF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92878" w14:textId="77777777" w:rsidR="00FD2C62" w:rsidRPr="00E30900" w:rsidRDefault="00FD2C62" w:rsidP="00361E51">
            <w:pPr>
              <w:pStyle w:val="TAH"/>
            </w:pPr>
            <w:r w:rsidRPr="00E30900">
              <w:rPr>
                <w:lang w:eastAsia="ko-KR"/>
              </w:rPr>
              <w:t>Outer/Inner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24D7A" w14:textId="77777777" w:rsidR="00FD2C62" w:rsidRPr="00E30900" w:rsidRDefault="00FD2C62" w:rsidP="00361E51">
            <w:pPr>
              <w:pStyle w:val="TAH"/>
              <w:rPr>
                <w:lang w:eastAsia="ko-KR"/>
              </w:rPr>
            </w:pPr>
            <w:r>
              <w:t>Outer/Inner</w:t>
            </w:r>
          </w:p>
        </w:tc>
      </w:tr>
      <w:tr w:rsidR="00FD2C62" w:rsidRPr="00A53E7A" w14:paraId="49EE65BD" w14:textId="77777777" w:rsidTr="00361E51">
        <w:trPr>
          <w:jc w:val="center"/>
        </w:trPr>
        <w:tc>
          <w:tcPr>
            <w:tcW w:w="61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85C150" w14:textId="77777777" w:rsidR="00FD2C62" w:rsidRPr="00E30900" w:rsidRDefault="00FD2C62" w:rsidP="00361E51">
            <w:pPr>
              <w:pStyle w:val="TAC"/>
            </w:pPr>
            <w:r w:rsidRPr="00E30900">
              <w:t>DFT-s-OFDM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60B94" w14:textId="77777777" w:rsidR="00FD2C62" w:rsidRPr="00E30900" w:rsidRDefault="00FD2C62" w:rsidP="00361E51">
            <w:pPr>
              <w:pStyle w:val="TAC"/>
            </w:pPr>
            <w:r w:rsidRPr="00E30900">
              <w:t>Pi/2 BPSK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6070DCD" w14:textId="77777777" w:rsidR="00FD2C62" w:rsidRPr="00E30900" w:rsidRDefault="00FD2C62" w:rsidP="00361E51">
            <w:pPr>
              <w:pStyle w:val="TAC"/>
            </w:pPr>
            <w:r>
              <w:t>1.5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A92D90" w14:textId="77777777" w:rsidR="00FD2C62" w:rsidRPr="00E30900" w:rsidRDefault="00FD2C62" w:rsidP="00361E51">
            <w:pPr>
              <w:pStyle w:val="TAC"/>
              <w:rPr>
                <w:lang w:eastAsia="zh-CN"/>
              </w:rPr>
            </w:pPr>
            <w:r w:rsidRPr="00E30900">
              <w:rPr>
                <w:lang w:eastAsia="zh-CN"/>
              </w:rPr>
              <w:t>N/A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1045E114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8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D88817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9D3AB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8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969FD86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2.5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22FAC37" w14:textId="77777777" w:rsidR="00FD2C62" w:rsidRPr="00E30900" w:rsidRDefault="00FD2C6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D2C62" w:rsidRPr="00A53E7A" w14:paraId="1F9E7241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9C1E07F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E43FF" w14:textId="77777777" w:rsidR="00FD2C62" w:rsidRPr="00E30900" w:rsidRDefault="00FD2C62" w:rsidP="00361E51">
            <w:pPr>
              <w:pStyle w:val="TAC"/>
            </w:pPr>
            <w:r w:rsidRPr="00E30900">
              <w:t>QPSK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D1381FF" w14:textId="77777777" w:rsidR="00FD2C62" w:rsidRPr="00E30900" w:rsidRDefault="00FD2C62" w:rsidP="00361E51">
            <w:pPr>
              <w:pStyle w:val="TAC"/>
            </w:pPr>
            <w:r>
              <w:t>2.5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06F174A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0DD2AE7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FC3C287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A6A05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E920568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2E6141E" w14:textId="77777777" w:rsidR="00FD2C62" w:rsidRPr="00E30900" w:rsidRDefault="00FD2C6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D2C62" w:rsidRPr="00A53E7A" w14:paraId="3BF6D8E0" w14:textId="77777777" w:rsidTr="00361E51">
        <w:trPr>
          <w:trHeight w:val="70"/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91F9AA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39E44" w14:textId="77777777" w:rsidR="00FD2C62" w:rsidRPr="00E30900" w:rsidRDefault="00FD2C62" w:rsidP="00361E51">
            <w:pPr>
              <w:pStyle w:val="TAC"/>
            </w:pPr>
            <w:r w:rsidRPr="00E30900">
              <w:t>16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C7B5053" w14:textId="77777777" w:rsidR="00FD2C62" w:rsidRPr="00E30900" w:rsidRDefault="00FD2C62" w:rsidP="00361E51">
            <w:pPr>
              <w:pStyle w:val="TAC"/>
            </w:pPr>
            <w:r>
              <w:t>3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1C54DC7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4945AC06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8.5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0E54F21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fr-F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95C83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FFED7EC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4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EAE3367" w14:textId="77777777" w:rsidR="00FD2C62" w:rsidRPr="00E30900" w:rsidRDefault="00FD2C6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2</w:t>
            </w:r>
          </w:p>
        </w:tc>
      </w:tr>
      <w:tr w:rsidR="00FD2C62" w:rsidRPr="00A53E7A" w14:paraId="2DCE579D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7EAD6C8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E5C1F" w14:textId="77777777" w:rsidR="00FD2C62" w:rsidRPr="00E30900" w:rsidRDefault="00FD2C62" w:rsidP="00361E51">
            <w:pPr>
              <w:pStyle w:val="TAC"/>
            </w:pPr>
            <w:r w:rsidRPr="00E30900">
              <w:t>64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E60E436" w14:textId="77777777" w:rsidR="00FD2C62" w:rsidRPr="00E30900" w:rsidRDefault="00FD2C62" w:rsidP="00361E51">
            <w:pPr>
              <w:pStyle w:val="TAC"/>
            </w:pPr>
            <w:r>
              <w:t>3.5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1FA204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6974858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4BF5075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ko-K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E4EFA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AA8A8AF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4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35C0F92" w14:textId="77777777" w:rsidR="00FD2C62" w:rsidRPr="00E30900" w:rsidRDefault="00FD2C62" w:rsidP="00361E51">
            <w:pPr>
              <w:pStyle w:val="TAC"/>
              <w:rPr>
                <w:lang w:eastAsia="ko-KR"/>
              </w:rPr>
            </w:pPr>
            <w:r w:rsidRPr="00E30900">
              <w:rPr>
                <w:lang w:eastAsia="ko-KR"/>
              </w:rPr>
              <w:t>2.5</w:t>
            </w:r>
          </w:p>
        </w:tc>
      </w:tr>
      <w:tr w:rsidR="00FD2C62" w:rsidRPr="00A53E7A" w14:paraId="3B11578B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3FA60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914A3" w14:textId="77777777" w:rsidR="00FD2C62" w:rsidRPr="00E30900" w:rsidRDefault="00FD2C62" w:rsidP="00361E51">
            <w:pPr>
              <w:pStyle w:val="TAC"/>
            </w:pPr>
            <w:r w:rsidRPr="00E30900">
              <w:t>256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88969EF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AB1E2EC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55B3D32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8476941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ko-KR"/>
              </w:rPr>
              <w:t>3.5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D9E09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C47451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6AF3857" w14:textId="77777777" w:rsidR="00FD2C62" w:rsidRPr="00E30900" w:rsidRDefault="00FD2C62" w:rsidP="00361E51">
            <w:pPr>
              <w:pStyle w:val="TAC"/>
              <w:rPr>
                <w:strike/>
                <w:lang w:eastAsia="ko-KR"/>
              </w:rPr>
            </w:pPr>
          </w:p>
        </w:tc>
      </w:tr>
      <w:tr w:rsidR="00FD2C62" w:rsidRPr="00A53E7A" w14:paraId="6FC0DCD9" w14:textId="77777777" w:rsidTr="00361E51">
        <w:trPr>
          <w:jc w:val="center"/>
        </w:trPr>
        <w:tc>
          <w:tcPr>
            <w:tcW w:w="61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5845BE" w14:textId="77777777" w:rsidR="00FD2C62" w:rsidRPr="00E30900" w:rsidRDefault="00FD2C62" w:rsidP="00361E51">
            <w:pPr>
              <w:pStyle w:val="TAC"/>
            </w:pPr>
            <w:r w:rsidRPr="00E30900">
              <w:t>CP-OFDM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84020" w14:textId="77777777" w:rsidR="00FD2C62" w:rsidRPr="00E30900" w:rsidRDefault="00FD2C62" w:rsidP="00361E51">
            <w:pPr>
              <w:pStyle w:val="TAC"/>
            </w:pPr>
            <w:r w:rsidRPr="00E30900">
              <w:t>QPSK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C40C4A4" w14:textId="77777777" w:rsidR="00FD2C62" w:rsidRPr="00E30900" w:rsidRDefault="00FD2C6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C4D08C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8816633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73A761E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20A3A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CDF4F26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DEC5D36" w14:textId="77777777" w:rsidR="00FD2C62" w:rsidRPr="00E30900" w:rsidRDefault="00FD2C6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4</w:t>
            </w:r>
          </w:p>
        </w:tc>
      </w:tr>
      <w:tr w:rsidR="00FD2C62" w:rsidRPr="00A53E7A" w14:paraId="1B7368B4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4E550F7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FEF5D" w14:textId="77777777" w:rsidR="00FD2C62" w:rsidRPr="00E30900" w:rsidRDefault="00FD2C62" w:rsidP="00361E51">
            <w:pPr>
              <w:pStyle w:val="TAC"/>
            </w:pPr>
            <w:r w:rsidRPr="00E30900">
              <w:t>16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76EC89C" w14:textId="77777777" w:rsidR="00FD2C62" w:rsidRPr="00E30900" w:rsidRDefault="00FD2C6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12CC08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C2A3410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A1C0587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D0354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E458DF3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D637459" w14:textId="77777777" w:rsidR="00FD2C62" w:rsidRPr="00E30900" w:rsidRDefault="00FD2C62" w:rsidP="00361E51">
            <w:pPr>
              <w:pStyle w:val="TAC"/>
              <w:rPr>
                <w:lang w:eastAsia="fr-FR"/>
              </w:rPr>
            </w:pPr>
            <w:r w:rsidRPr="00E30900">
              <w:rPr>
                <w:lang w:eastAsia="fr-FR"/>
              </w:rPr>
              <w:t>4</w:t>
            </w:r>
          </w:p>
        </w:tc>
      </w:tr>
      <w:tr w:rsidR="00FD2C62" w:rsidRPr="00A53E7A" w14:paraId="1EC7A51E" w14:textId="77777777" w:rsidTr="00361E51">
        <w:trPr>
          <w:trHeight w:val="70"/>
          <w:jc w:val="center"/>
        </w:trPr>
        <w:tc>
          <w:tcPr>
            <w:tcW w:w="61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5848A4C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A5555" w14:textId="77777777" w:rsidR="00FD2C62" w:rsidRPr="00E30900" w:rsidRDefault="00FD2C62" w:rsidP="00361E51">
            <w:pPr>
              <w:pStyle w:val="TAC"/>
            </w:pPr>
            <w:r w:rsidRPr="00E30900">
              <w:t>64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F6881E8" w14:textId="77777777" w:rsidR="00FD2C62" w:rsidRPr="00E30900" w:rsidRDefault="00FD2C62" w:rsidP="00361E51">
            <w:pPr>
              <w:pStyle w:val="TAC"/>
            </w:pPr>
            <w:r>
              <w:t>4</w:t>
            </w:r>
          </w:p>
        </w:tc>
        <w:tc>
          <w:tcPr>
            <w:tcW w:w="335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4C8DED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EDA579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DF1EDC5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B7E1A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661759F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3EA4E39" w14:textId="77777777" w:rsidR="00FD2C62" w:rsidRPr="00E30900" w:rsidRDefault="00FD2C62" w:rsidP="00361E51">
            <w:pPr>
              <w:pStyle w:val="TAC"/>
              <w:rPr>
                <w:lang w:eastAsia="ko-KR"/>
              </w:rPr>
            </w:pPr>
            <w:r w:rsidRPr="00E30900">
              <w:rPr>
                <w:lang w:eastAsia="ko-KR"/>
              </w:rPr>
              <w:t>4</w:t>
            </w:r>
          </w:p>
        </w:tc>
      </w:tr>
      <w:tr w:rsidR="00FD2C62" w:rsidRPr="00A53E7A" w14:paraId="61A780E3" w14:textId="77777777" w:rsidTr="00361E51">
        <w:trPr>
          <w:jc w:val="center"/>
        </w:trPr>
        <w:tc>
          <w:tcPr>
            <w:tcW w:w="61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64384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1411" w14:textId="77777777" w:rsidR="00FD2C62" w:rsidRPr="00E30900" w:rsidRDefault="00FD2C62" w:rsidP="00361E51">
            <w:pPr>
              <w:pStyle w:val="TAC"/>
            </w:pPr>
            <w:r w:rsidRPr="00E30900">
              <w:t>256 QAM</w:t>
            </w:r>
          </w:p>
        </w:tc>
        <w:tc>
          <w:tcPr>
            <w:tcW w:w="35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BF3A66C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33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43355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C722343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1BFA405" w14:textId="77777777" w:rsidR="00FD2C62" w:rsidRPr="00E30900" w:rsidRDefault="00FD2C62" w:rsidP="00361E51">
            <w:pPr>
              <w:pStyle w:val="TAC"/>
            </w:pPr>
            <w:r w:rsidRPr="00E30900">
              <w:rPr>
                <w:lang w:eastAsia="zh-CN"/>
              </w:rPr>
              <w:t>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43632" w14:textId="77777777" w:rsidR="00FD2C62" w:rsidRPr="00E30900" w:rsidRDefault="00FD2C62" w:rsidP="00361E51">
            <w:pPr>
              <w:pStyle w:val="TAC"/>
            </w:pPr>
            <w:r>
              <w:rPr>
                <w:rFonts w:cs="Arial"/>
              </w:rPr>
              <w:t>9.5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CA0090A" w14:textId="77777777" w:rsidR="00FD2C62" w:rsidRPr="00E30900" w:rsidRDefault="00FD2C62" w:rsidP="00361E51">
            <w:pPr>
              <w:pStyle w:val="TAC"/>
            </w:pP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2877530" w14:textId="77777777" w:rsidR="00FD2C62" w:rsidRPr="00E30900" w:rsidRDefault="00FD2C62" w:rsidP="00361E51">
            <w:pPr>
              <w:pStyle w:val="TAC"/>
              <w:rPr>
                <w:strike/>
                <w:lang w:eastAsia="fr-FR"/>
              </w:rPr>
            </w:pPr>
          </w:p>
        </w:tc>
      </w:tr>
    </w:tbl>
    <w:p w14:paraId="026C19F6" w14:textId="77777777" w:rsidR="00090179" w:rsidRDefault="00090179" w:rsidP="00944692">
      <w:pPr>
        <w:rPr>
          <w:b/>
          <w:bCs/>
          <w:lang w:val="sv-SE"/>
        </w:rPr>
      </w:pPr>
    </w:p>
    <w:p w14:paraId="5A9A4877" w14:textId="77777777" w:rsidR="00B5326C" w:rsidRPr="00AF53B7" w:rsidRDefault="00B5326C" w:rsidP="00B5326C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5</w:t>
      </w: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: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A-MPR regions for PC3 NS_18. The new entries are marked with yellow color.</w:t>
      </w:r>
    </w:p>
    <w:tbl>
      <w:tblPr>
        <w:tblW w:w="8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50"/>
        <w:gridCol w:w="1891"/>
        <w:gridCol w:w="1776"/>
        <w:gridCol w:w="2695"/>
        <w:gridCol w:w="933"/>
      </w:tblGrid>
      <w:tr w:rsidR="00B5326C" w:rsidRPr="00AF53B7" w14:paraId="1B191309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BDAE0B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Channel Bandwidth, MHz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6EC6E8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Frequency range of UL transmission bandwidth configuration, MHz</w:t>
            </w:r>
          </w:p>
        </w:tc>
        <w:tc>
          <w:tcPr>
            <w:tcW w:w="44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90FF9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Regions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EC6C8FB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A-MPR</w:t>
            </w:r>
          </w:p>
        </w:tc>
      </w:tr>
      <w:tr w:rsidR="00B5326C" w:rsidRPr="00AF53B7" w14:paraId="740AB78B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C0F8C" w14:textId="77777777" w:rsidR="00B5326C" w:rsidRPr="00AF53B7" w:rsidRDefault="00B5326C" w:rsidP="003A2FC0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D2813" w14:textId="77777777" w:rsidR="00B5326C" w:rsidRPr="00AF53B7" w:rsidRDefault="00B5326C" w:rsidP="003A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7664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start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2A8B718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0448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*12*SCS</w:t>
            </w:r>
          </w:p>
          <w:p w14:paraId="33A1D71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MHz</w:t>
            </w:r>
          </w:p>
        </w:tc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67F33" w14:textId="77777777" w:rsidR="00B5326C" w:rsidRPr="00AF53B7" w:rsidRDefault="00B5326C" w:rsidP="003A2FC0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"/>
                <w:sz w:val="24"/>
                <w:szCs w:val="24"/>
                <w:lang w:eastAsia="ko-KR"/>
                <w14:ligatures w14:val="standardContextual"/>
              </w:rPr>
            </w:pPr>
          </w:p>
        </w:tc>
      </w:tr>
      <w:tr w:rsidR="00B5326C" w:rsidRPr="00AF53B7" w14:paraId="3F0F06E2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A303E8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lastRenderedPageBreak/>
              <w:t>25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7DC157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24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04E3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B77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24"/>
                <w:vertAlign w:val="subscript"/>
                <w:lang w:val="en-US"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val="en-US"/>
                <w14:ligatures w14:val="standardContextual"/>
              </w:rPr>
              <w:t xml:space="preserve"> </w:t>
            </w:r>
            <w:r w:rsidRPr="00AF53B7">
              <w:rPr>
                <w:rFonts w:ascii="Arial" w:eastAsia="Calibri" w:hAnsi="Arial"/>
                <w:kern w:val="24"/>
                <w:sz w:val="18"/>
                <w:szCs w:val="24"/>
                <w:lang w:val="en-US" w:eastAsia="fr-FR"/>
                <w14:ligatures w14:val="standardContextual"/>
              </w:rPr>
              <w:t>RBstart*12*SCS)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E5DB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B5326C" w:rsidRPr="00AF53B7" w14:paraId="120F2595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87E32B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22C50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CB625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*12*SCS)/2+3.6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469C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DEC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B5326C" w:rsidRPr="00AF53B7" w14:paraId="1C5CE172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1871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76B0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1827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≤6.3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725C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24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08075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B5326C" w:rsidRPr="00AF53B7" w14:paraId="5B8E80DB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2419D3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30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A38454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703~733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6A4E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&gt;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0681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≥Max(0, 12*SCS*N</w:t>
            </w:r>
            <w:r w:rsidRPr="00AF53B7">
              <w:rPr>
                <w:rFonts w:ascii="Arial" w:eastAsia="Calibri" w:hAnsi="Arial"/>
                <w:kern w:val="24"/>
                <w:position w:val="-5"/>
                <w:sz w:val="18"/>
                <w:szCs w:val="18"/>
                <w:vertAlign w:val="subscript"/>
                <w:lang w:eastAsia="fr-FR"/>
                <w14:ligatures w14:val="standardContextual"/>
              </w:rPr>
              <w:t xml:space="preserve">RB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 xml:space="preserve">– 1.8 – 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 xml:space="preserve"> </w:t>
            </w: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RBstart*12*SCS)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6FDA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4"/>
                <w:sz w:val="18"/>
                <w:szCs w:val="18"/>
                <w:lang w:eastAsia="fr-FR"/>
                <w14:ligatures w14:val="standardContextual"/>
              </w:rPr>
              <w:t>A3</w:t>
            </w:r>
          </w:p>
        </w:tc>
      </w:tr>
      <w:tr w:rsidR="00B5326C" w:rsidRPr="00AF53B7" w14:paraId="14480FE6" w14:textId="77777777" w:rsidTr="003A2FC0">
        <w:trPr>
          <w:trHeight w:val="187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4F23571" w14:textId="77777777" w:rsidR="00B5326C" w:rsidRPr="00AF53B7" w:rsidRDefault="00B5326C" w:rsidP="003A2FC0">
            <w:pPr>
              <w:overflowPunct/>
              <w:autoSpaceDE/>
              <w:autoSpaceDN/>
              <w:adjustRightInd/>
              <w:spacing w:after="160" w:line="276" w:lineRule="auto"/>
              <w:textAlignment w:val="auto"/>
              <w:rPr>
                <w:rFonts w:ascii="Calibri" w:eastAsia="Calibri" w:hAnsi="Calibri"/>
                <w:kern w:val="24"/>
                <w:sz w:val="24"/>
                <w:szCs w:val="18"/>
                <w:lang w:eastAsia="fr-F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AF8E865" w14:textId="77777777" w:rsidR="00B5326C" w:rsidRPr="00AF53B7" w:rsidRDefault="00B5326C" w:rsidP="003A2F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eastAsia="SimSun"/>
                <w:lang w:val="en-FI" w:eastAsia="en-FI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85B5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(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L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vertAlign w:val="subscript"/>
                <w:lang w:eastAsia="ko-KR"/>
                <w14:ligatures w14:val="standardContextual"/>
              </w:rPr>
              <w:t>CRB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*12*SCS)/2+5.22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3BFC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≥5.4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0826B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A4</w:t>
            </w:r>
          </w:p>
        </w:tc>
      </w:tr>
      <w:tr w:rsidR="00B5326C" w:rsidRPr="00AF53B7" w14:paraId="79E35B9B" w14:textId="77777777" w:rsidTr="003A2FC0">
        <w:trPr>
          <w:trHeight w:val="20"/>
          <w:jc w:val="center"/>
        </w:trPr>
        <w:tc>
          <w:tcPr>
            <w:tcW w:w="11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6B9E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6BA7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C687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≤7.92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11D2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&lt;5.4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9807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AF53B7">
              <w:rPr>
                <w:rFonts w:ascii="Arial" w:eastAsia="Calibri" w:hAnsi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A5</w:t>
            </w:r>
          </w:p>
        </w:tc>
      </w:tr>
      <w:tr w:rsidR="00B5326C" w:rsidRPr="00AF53B7" w14:paraId="2B0E49B7" w14:textId="77777777" w:rsidTr="003A2FC0">
        <w:trPr>
          <w:trHeight w:val="20"/>
          <w:jc w:val="center"/>
        </w:trPr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223E30A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  <w:r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40</w:t>
            </w:r>
          </w:p>
        </w:tc>
        <w:tc>
          <w:tcPr>
            <w:tcW w:w="18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46DCA34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703~7</w:t>
            </w:r>
            <w:r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4</w:t>
            </w:r>
            <w:r w:rsidRPr="00AF53B7"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  <w:t>3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197087E7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D1A69BC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 xml:space="preserve">&gt; </w:t>
            </w:r>
            <w:r>
              <w:rPr>
                <w:rFonts w:ascii="Arial" w:hAnsi="Arial" w:cs="Arial"/>
                <w:sz w:val="18"/>
                <w:szCs w:val="18"/>
              </w:rPr>
              <w:t>6.0</w:t>
            </w:r>
            <w:r w:rsidRPr="00BB6ED8">
              <w:rPr>
                <w:rFonts w:ascii="Arial" w:hAnsi="Arial" w:cs="Arial"/>
                <w:sz w:val="18"/>
                <w:szCs w:val="18"/>
              </w:rPr>
              <w:t>, ≥ 0.9*12*SCS*RBstart – 3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9570958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A6</w:t>
            </w:r>
          </w:p>
        </w:tc>
      </w:tr>
      <w:tr w:rsidR="00B5326C" w:rsidRPr="00AF53B7" w14:paraId="3448E01C" w14:textId="77777777" w:rsidTr="003A2FC0">
        <w:trPr>
          <w:trHeight w:val="20"/>
          <w:jc w:val="center"/>
        </w:trPr>
        <w:tc>
          <w:tcPr>
            <w:tcW w:w="11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14:paraId="5E2EB5A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</w:pPr>
          </w:p>
        </w:tc>
        <w:tc>
          <w:tcPr>
            <w:tcW w:w="18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FC1FD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MS PGothic" w:hAnsi="Arial"/>
                <w:kern w:val="24"/>
                <w:sz w:val="18"/>
                <w:szCs w:val="18"/>
                <w:lang w:val="en-US" w:eastAsia="ja-JP"/>
                <w14:ligatures w14:val="standardContextual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235E2FDB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>≥</w:t>
            </w:r>
            <w:r w:rsidRPr="00BB6ED8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0</w:t>
            </w:r>
          </w:p>
        </w:tc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F5EB99A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hAnsi="Arial" w:cs="Arial"/>
                <w:sz w:val="18"/>
                <w:szCs w:val="18"/>
              </w:rPr>
              <w:t xml:space="preserve">≤ </w:t>
            </w:r>
            <w:r>
              <w:rPr>
                <w:rFonts w:ascii="Arial" w:hAnsi="Arial" w:cs="Arial"/>
                <w:sz w:val="18"/>
                <w:szCs w:val="18"/>
              </w:rPr>
              <w:t>6.0</w:t>
            </w:r>
            <w:r w:rsidRPr="00BB6ED8">
              <w:rPr>
                <w:rFonts w:ascii="Arial" w:hAnsi="Arial" w:cs="Arial"/>
                <w:sz w:val="18"/>
                <w:szCs w:val="18"/>
              </w:rPr>
              <w:t>, ≤ -4*12*SCS*RBstart + 45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032901" w14:textId="77777777" w:rsidR="00B5326C" w:rsidRPr="00BB6ED8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</w:pPr>
            <w:r w:rsidRPr="00BB6ED8">
              <w:rPr>
                <w:rFonts w:ascii="Arial" w:eastAsia="Calibri" w:hAnsi="Arial" w:cs="Arial"/>
                <w:color w:val="000000"/>
                <w:kern w:val="24"/>
                <w:sz w:val="18"/>
                <w:szCs w:val="18"/>
                <w:lang w:eastAsia="fr-FR"/>
                <w14:ligatures w14:val="standardContextual"/>
              </w:rPr>
              <w:t>A7</w:t>
            </w:r>
          </w:p>
        </w:tc>
      </w:tr>
    </w:tbl>
    <w:p w14:paraId="6ACA565B" w14:textId="77777777" w:rsidR="00B5326C" w:rsidRDefault="00B5326C" w:rsidP="00B5326C">
      <w:pPr>
        <w:rPr>
          <w:b/>
          <w:bCs/>
        </w:rPr>
      </w:pPr>
    </w:p>
    <w:p w14:paraId="6F5FC622" w14:textId="77777777" w:rsidR="00B5326C" w:rsidRDefault="00B5326C" w:rsidP="00B5326C">
      <w:pPr>
        <w:rPr>
          <w:b/>
          <w:bCs/>
        </w:rPr>
      </w:pPr>
    </w:p>
    <w:p w14:paraId="484107E7" w14:textId="77777777" w:rsidR="00B5326C" w:rsidRPr="00AF53B7" w:rsidRDefault="00B5326C" w:rsidP="00B5326C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</w:pPr>
      <w:r w:rsidRPr="00AF53B7"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 xml:space="preserve">Table </w:t>
      </w:r>
      <w:r>
        <w:rPr>
          <w:rFonts w:ascii="Arial" w:eastAsia="Calibri" w:hAnsi="Arial"/>
          <w:b/>
          <w:kern w:val="2"/>
          <w:sz w:val="24"/>
          <w:szCs w:val="24"/>
          <w:lang w:val="en-FI"/>
          <w14:ligatures w14:val="standardContextual"/>
        </w:rPr>
        <w:t>6: A-MPR values for PC3 NS_18. The new entries are marked with yellow color.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5"/>
        <w:gridCol w:w="857"/>
        <w:gridCol w:w="607"/>
        <w:gridCol w:w="568"/>
        <w:gridCol w:w="1082"/>
        <w:gridCol w:w="1082"/>
        <w:gridCol w:w="1082"/>
        <w:gridCol w:w="1082"/>
        <w:gridCol w:w="1082"/>
        <w:gridCol w:w="1082"/>
      </w:tblGrid>
      <w:tr w:rsidR="00B5326C" w:rsidRPr="00AF53B7" w14:paraId="52D05AA5" w14:textId="77777777" w:rsidTr="003A2FC0">
        <w:trPr>
          <w:trHeight w:val="70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1D9050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Modulation/Waveform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DA1DA4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A1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3F59EB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A2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69567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A3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27527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A4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92CE3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A5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3FEA01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6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A4FCF4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A</w:t>
            </w:r>
            <w:r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7</w:t>
            </w: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 xml:space="preserve"> (dB)</w:t>
            </w:r>
          </w:p>
        </w:tc>
      </w:tr>
      <w:tr w:rsidR="00B5326C" w:rsidRPr="00AF53B7" w14:paraId="1F6106A0" w14:textId="77777777" w:rsidTr="003A2FC0">
        <w:trPr>
          <w:jc w:val="center"/>
        </w:trPr>
        <w:tc>
          <w:tcPr>
            <w:tcW w:w="0" w:type="auto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2431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9445FF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F231AD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zh-CN"/>
                <w14:ligatures w14:val="standardContextual"/>
              </w:rPr>
              <w:t>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C9913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  <w:t>Inner/Outer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D475B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B4068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6B535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56A0D5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08DEA4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</w:pPr>
            <w:r w:rsidRPr="00AF53B7">
              <w:rPr>
                <w:rFonts w:ascii="Arial" w:eastAsia="Calibri" w:hAnsi="Arial"/>
                <w:b/>
                <w:kern w:val="2"/>
                <w:sz w:val="18"/>
                <w:szCs w:val="24"/>
                <w:lang w:eastAsia="ko-KR"/>
                <w14:ligatures w14:val="standardContextual"/>
              </w:rPr>
              <w:t>Outer/Inner</w:t>
            </w:r>
          </w:p>
        </w:tc>
      </w:tr>
      <w:tr w:rsidR="00B5326C" w:rsidRPr="00AF53B7" w14:paraId="1DED6C87" w14:textId="77777777" w:rsidTr="003A2FC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847EC6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457A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Pi/2 BPSK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1AE3524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DD9030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9560015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4DE59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6EBCE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5105D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458E2FD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108E95E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B5326C" w:rsidRPr="00AF53B7" w14:paraId="143C830D" w14:textId="77777777" w:rsidTr="003A2FC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69456B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8F39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BC49F0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1670F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4F98DC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BFD18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D6C22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E300E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9A744C3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105BD50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2.5</w:t>
            </w:r>
          </w:p>
        </w:tc>
      </w:tr>
      <w:tr w:rsidR="00B5326C" w:rsidRPr="00AF53B7" w14:paraId="3253E01E" w14:textId="77777777" w:rsidTr="003A2FC0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7C4D2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8E3A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9325BB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F4E0B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C5E45B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A4766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5E7AC5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98CA6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A9AC955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F2AA6F5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B5326C" w:rsidRPr="00AF53B7" w14:paraId="368379DF" w14:textId="77777777" w:rsidTr="003A2FC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C9B3F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9049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C02A94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24725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A42546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C0E0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A378B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59D6B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F8F486E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6DA79E7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B5326C" w:rsidRPr="00AF53B7" w14:paraId="23A0C156" w14:textId="77777777" w:rsidTr="003A2FC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729A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64DC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D5392C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33C0E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E7B3BB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AE1234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D162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47B80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A6BA090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DFB7ABF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</w:p>
        </w:tc>
      </w:tr>
      <w:tr w:rsidR="00B5326C" w:rsidRPr="00AF53B7" w14:paraId="279F2FE9" w14:textId="77777777" w:rsidTr="003A2FC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925D2D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555D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C8B28F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AF825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528320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6.5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14ECA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C8552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76BA3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4D39B8B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502CDD5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B5326C" w:rsidRPr="00AF53B7" w14:paraId="6E1E9C87" w14:textId="77777777" w:rsidTr="003A2FC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FDB4B8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ABDB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71D5BF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5DF2F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B3DC3B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8A3E3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818BD6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DE71F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DC83AFE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58C301E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B5326C" w:rsidRPr="00AF53B7" w14:paraId="27ADFBD9" w14:textId="77777777" w:rsidTr="003A2FC0">
        <w:trPr>
          <w:trHeight w:val="7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67D8A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EA6C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F80F7A9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5.5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A9E04A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D0E652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4C579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C86F5C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64BE7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ko-KR"/>
                <w14:ligatures w14:val="standardContextu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6EABA5C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5FC35F0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ko-KR"/>
                <w14:ligatures w14:val="standardContextual"/>
              </w:rPr>
            </w:pPr>
            <w:r w:rsidRPr="006D050D"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B5326C" w:rsidRPr="00AF53B7" w14:paraId="339C3D9B" w14:textId="77777777" w:rsidTr="003A2FC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38E7E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E6FBD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A3151B7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8.5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8D23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40446D41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≤ 11.5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202D15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zh-CN"/>
                <w14:ligatures w14:val="standardContextual"/>
              </w:rPr>
              <w:t>4.5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6E49A3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9.5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0B9EDF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:lang w:eastAsia="fr-FR"/>
                <w14:ligatures w14:val="standardContextual"/>
              </w:rPr>
              <w:t>7.5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3DAB4BE" w14:textId="77777777" w:rsidR="00B5326C" w:rsidRPr="00C87AA9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  <w:r w:rsidRPr="00C87AA9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854ADCD" w14:textId="77777777" w:rsidR="00B5326C" w:rsidRPr="006D050D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jc w:val="center"/>
              <w:textAlignment w:val="auto"/>
              <w:rPr>
                <w:rFonts w:ascii="Arial" w:eastAsia="Calibri" w:hAnsi="Arial" w:cs="Arial"/>
                <w:kern w:val="2"/>
                <w:sz w:val="18"/>
                <w:szCs w:val="18"/>
                <w:lang w:eastAsia="fr-FR"/>
                <w14:ligatures w14:val="standardContextual"/>
              </w:rPr>
            </w:pPr>
          </w:p>
        </w:tc>
      </w:tr>
      <w:tr w:rsidR="00B5326C" w:rsidRPr="00AF53B7" w14:paraId="632AB879" w14:textId="77777777" w:rsidTr="003A2FC0">
        <w:trPr>
          <w:jc w:val="center"/>
        </w:trPr>
        <w:tc>
          <w:tcPr>
            <w:tcW w:w="0" w:type="auto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43CA0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1: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  <w:p w14:paraId="33C68D62" w14:textId="77777777" w:rsidR="00B5326C" w:rsidRPr="00AF53B7" w:rsidRDefault="00B5326C" w:rsidP="003A2FC0">
            <w:pPr>
              <w:keepNext/>
              <w:keepLines/>
              <w:overflowPunct/>
              <w:autoSpaceDE/>
              <w:autoSpaceDN/>
              <w:adjustRightInd/>
              <w:spacing w:after="0" w:line="276" w:lineRule="auto"/>
              <w:ind w:left="851" w:hanging="851"/>
              <w:textAlignment w:val="auto"/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</w:pP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>NOTE 2:</w:t>
            </w:r>
            <w:r w:rsidRPr="00AF53B7">
              <w:rPr>
                <w:rFonts w:ascii="Arial" w:eastAsia="Calibri" w:hAnsi="Arial"/>
                <w:kern w:val="2"/>
                <w:sz w:val="18"/>
                <w:szCs w:val="24"/>
                <w14:ligatures w14:val="standardContextual"/>
              </w:rPr>
              <w:tab/>
              <w:t>Void</w:t>
            </w:r>
          </w:p>
        </w:tc>
      </w:tr>
    </w:tbl>
    <w:p w14:paraId="7F361BB4" w14:textId="77777777" w:rsidR="00335E44" w:rsidRPr="00FD5043" w:rsidRDefault="00335E44" w:rsidP="00335E44"/>
    <w:p w14:paraId="5786EA90" w14:textId="77777777" w:rsidR="00335E44" w:rsidRPr="00467DAB" w:rsidRDefault="00335E44" w:rsidP="00944692">
      <w:pPr>
        <w:rPr>
          <w:b/>
          <w:bCs/>
          <w:lang w:val="sv-SE"/>
        </w:rPr>
      </w:pPr>
    </w:p>
    <w:p w14:paraId="5FDBB2BC" w14:textId="18DA9853" w:rsidR="00020F23" w:rsidRDefault="00C77842" w:rsidP="00020F23">
      <w:pPr>
        <w:pStyle w:val="Heading1"/>
      </w:pPr>
      <w:r>
        <w:t>4</w:t>
      </w:r>
      <w:r w:rsidR="00020F23">
        <w:tab/>
        <w:t>References</w:t>
      </w:r>
    </w:p>
    <w:p w14:paraId="56CA43AA" w14:textId="6D162E0F" w:rsidR="00332842" w:rsidRPr="00020F23" w:rsidRDefault="00020F23" w:rsidP="00F1354A">
      <w:r>
        <w:t>[1]</w:t>
      </w:r>
      <w:r w:rsidR="00E74952" w:rsidRPr="00E74952">
        <w:t xml:space="preserve"> R4-2415568</w:t>
      </w:r>
      <w:r w:rsidR="00F36024">
        <w:t>,</w:t>
      </w:r>
      <w:r w:rsidR="00F36024" w:rsidRPr="00F36024">
        <w:t xml:space="preserve"> n28 NS_17 and NS_18 A-MPR simulations</w:t>
      </w:r>
      <w:r w:rsidR="00F36024">
        <w:t>, Nokia</w:t>
      </w:r>
    </w:p>
    <w:p w14:paraId="3EF094A5" w14:textId="233F3716" w:rsidR="00332842" w:rsidRPr="0008585F" w:rsidRDefault="00332842" w:rsidP="00103568">
      <w:r>
        <w:t>[2]</w:t>
      </w:r>
      <w:r w:rsidRPr="00020F23">
        <w:t xml:space="preserve"> </w:t>
      </w:r>
      <w:r w:rsidRPr="00332842">
        <w:t>R4-2310245</w:t>
      </w:r>
      <w:r>
        <w:t xml:space="preserve">, </w:t>
      </w:r>
      <w:r w:rsidRPr="00332842">
        <w:t>WF on PC2 A-MPR for band n8 and n28</w:t>
      </w:r>
      <w:r>
        <w:t xml:space="preserve">, </w:t>
      </w:r>
      <w:r w:rsidRPr="00332842">
        <w:t>Huawei, HiSilicon, Apple, China Unicom</w:t>
      </w:r>
    </w:p>
    <w:p w14:paraId="2A558D83" w14:textId="7CAB1D26" w:rsidR="00103568" w:rsidRDefault="00C77842" w:rsidP="009A4887">
      <w:pPr>
        <w:pStyle w:val="Heading1"/>
      </w:pPr>
      <w:r>
        <w:t>5</w:t>
      </w:r>
      <w:r w:rsidR="00103568">
        <w:tab/>
        <w:t>Appendix</w:t>
      </w:r>
    </w:p>
    <w:p w14:paraId="673D18B2" w14:textId="0F3F58B1" w:rsidR="00944692" w:rsidRDefault="009C6BEA" w:rsidP="00944692">
      <w:r>
        <w:t xml:space="preserve">Here we provide </w:t>
      </w:r>
      <w:r>
        <w:rPr>
          <w:lang w:val="sv-SE"/>
        </w:rPr>
        <w:t>the A-MPR triangles from the proposals for PC2 NS_17, PC2 NS_18 40 MHz CBW and PC3 NS_18 40 MHz CBW.</w:t>
      </w:r>
    </w:p>
    <w:p w14:paraId="7CA6CDEE" w14:textId="0F0F8409" w:rsidR="008D16FF" w:rsidRDefault="00C77842" w:rsidP="008D16FF">
      <w:pPr>
        <w:pStyle w:val="Heading2"/>
        <w:rPr>
          <w:lang w:val="en-US"/>
        </w:rPr>
      </w:pPr>
      <w:r>
        <w:rPr>
          <w:lang w:val="en-US"/>
        </w:rPr>
        <w:t>5</w:t>
      </w:r>
      <w:r w:rsidR="008D16FF" w:rsidRPr="008D16FF">
        <w:rPr>
          <w:lang w:val="en-US"/>
        </w:rPr>
        <w:t>.1</w:t>
      </w:r>
      <w:r w:rsidR="008D16FF" w:rsidRPr="008D16FF">
        <w:rPr>
          <w:lang w:val="en-US"/>
        </w:rPr>
        <w:tab/>
      </w:r>
      <w:r w:rsidR="00624289">
        <w:rPr>
          <w:lang w:val="en-US"/>
        </w:rPr>
        <w:t xml:space="preserve">PC2 </w:t>
      </w:r>
      <w:r w:rsidR="008D16FF" w:rsidRPr="008D16FF">
        <w:rPr>
          <w:lang w:val="en-US"/>
        </w:rPr>
        <w:t>NS_17</w:t>
      </w:r>
    </w:p>
    <w:p w14:paraId="54D48E9F" w14:textId="53F0F060" w:rsidR="00E639FE" w:rsidRPr="00E639FE" w:rsidRDefault="00E639FE">
      <w:r>
        <w:object w:dxaOrig="1539" w:dyaOrig="997" w14:anchorId="65B82F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Word.Document.12" ShapeID="_x0000_i1025" DrawAspect="Icon" ObjectID="_1789832865" r:id="rId9">
            <o:FieldCodes>\s</o:FieldCodes>
          </o:OLEObject>
        </w:object>
      </w:r>
    </w:p>
    <w:p w14:paraId="24E4D3D7" w14:textId="47751F28" w:rsidR="008D16FF" w:rsidRDefault="00C77842" w:rsidP="008D16FF">
      <w:pPr>
        <w:pStyle w:val="Heading2"/>
        <w:rPr>
          <w:lang w:val="en-US"/>
        </w:rPr>
      </w:pPr>
      <w:r>
        <w:rPr>
          <w:lang w:val="en-US"/>
        </w:rPr>
        <w:lastRenderedPageBreak/>
        <w:t>5</w:t>
      </w:r>
      <w:r w:rsidR="008D16FF" w:rsidRPr="008D16FF">
        <w:rPr>
          <w:lang w:val="en-US"/>
        </w:rPr>
        <w:t>.</w:t>
      </w:r>
      <w:r w:rsidR="008D16FF">
        <w:rPr>
          <w:lang w:val="en-US"/>
        </w:rPr>
        <w:t>2</w:t>
      </w:r>
      <w:r w:rsidR="008D16FF" w:rsidRPr="008D16FF">
        <w:rPr>
          <w:lang w:val="en-US"/>
        </w:rPr>
        <w:tab/>
      </w:r>
      <w:r w:rsidR="00624289">
        <w:rPr>
          <w:lang w:val="en-US"/>
        </w:rPr>
        <w:t xml:space="preserve">PC2 </w:t>
      </w:r>
      <w:r w:rsidR="008D16FF" w:rsidRPr="008D16FF">
        <w:rPr>
          <w:lang w:val="en-US"/>
        </w:rPr>
        <w:t>NS_1</w:t>
      </w:r>
      <w:r w:rsidR="008D16FF">
        <w:rPr>
          <w:lang w:val="en-US"/>
        </w:rPr>
        <w:t>8</w:t>
      </w:r>
    </w:p>
    <w:p w14:paraId="2C18EB04" w14:textId="171A432F" w:rsidR="008D16FF" w:rsidRPr="008D16FF" w:rsidRDefault="004E7D41" w:rsidP="008D16FF">
      <w:pPr>
        <w:rPr>
          <w:lang w:val="en-US"/>
        </w:rPr>
      </w:pPr>
      <w:r>
        <w:object w:dxaOrig="1539" w:dyaOrig="997" w14:anchorId="356F8B14">
          <v:shape id="_x0000_i1026" type="#_x0000_t75" style="width:77.25pt;height:49.5pt" o:ole="">
            <v:imagedata r:id="rId10" o:title=""/>
          </v:shape>
          <o:OLEObject Type="Embed" ProgID="Word.Document.12" ShapeID="_x0000_i1026" DrawAspect="Icon" ObjectID="_1789832866" r:id="rId11">
            <o:FieldCodes>\s</o:FieldCodes>
          </o:OLEObject>
        </w:object>
      </w:r>
    </w:p>
    <w:p w14:paraId="3653B46D" w14:textId="6F1E513A" w:rsidR="009B7B1A" w:rsidRDefault="00C77842" w:rsidP="009B7B1A">
      <w:pPr>
        <w:pStyle w:val="Heading2"/>
        <w:rPr>
          <w:lang w:val="en-US"/>
        </w:rPr>
      </w:pPr>
      <w:r>
        <w:rPr>
          <w:lang w:val="en-US"/>
        </w:rPr>
        <w:t>5</w:t>
      </w:r>
      <w:r w:rsidR="009B7B1A" w:rsidRPr="008D16FF">
        <w:rPr>
          <w:lang w:val="en-US"/>
        </w:rPr>
        <w:t>.</w:t>
      </w:r>
      <w:r w:rsidR="009B7B1A">
        <w:rPr>
          <w:lang w:val="en-US"/>
        </w:rPr>
        <w:t>3</w:t>
      </w:r>
      <w:r w:rsidR="009B7B1A" w:rsidRPr="008D16FF">
        <w:rPr>
          <w:lang w:val="en-US"/>
        </w:rPr>
        <w:tab/>
      </w:r>
      <w:r w:rsidR="009B7B1A">
        <w:rPr>
          <w:lang w:val="en-US"/>
        </w:rPr>
        <w:t xml:space="preserve">PC3 </w:t>
      </w:r>
      <w:r w:rsidR="009B7B1A" w:rsidRPr="008D16FF">
        <w:rPr>
          <w:lang w:val="en-US"/>
        </w:rPr>
        <w:t>NS_1</w:t>
      </w:r>
      <w:r w:rsidR="009B7B1A">
        <w:rPr>
          <w:lang w:val="en-US"/>
        </w:rPr>
        <w:t>8</w:t>
      </w:r>
    </w:p>
    <w:bookmarkStart w:id="2" w:name="_MON_1789831657"/>
    <w:bookmarkEnd w:id="2"/>
    <w:p w14:paraId="66F96982" w14:textId="3637C3A7" w:rsidR="008D16FF" w:rsidRPr="008D16FF" w:rsidRDefault="00466099" w:rsidP="00072131">
      <w:pPr>
        <w:rPr>
          <w:lang w:val="en-US"/>
        </w:rPr>
      </w:pPr>
      <w:r>
        <w:object w:dxaOrig="1539" w:dyaOrig="997" w14:anchorId="1459A41B">
          <v:shape id="_x0000_i1027" type="#_x0000_t75" style="width:77.25pt;height:49.5pt" o:ole="">
            <v:imagedata r:id="rId12" o:title=""/>
          </v:shape>
          <o:OLEObject Type="Embed" ProgID="Word.Document.12" ShapeID="_x0000_i1027" DrawAspect="Icon" ObjectID="_1789832867" r:id="rId13">
            <o:FieldCodes>\s</o:FieldCodes>
          </o:OLEObject>
        </w:object>
      </w:r>
    </w:p>
    <w:p w14:paraId="1731D66E" w14:textId="77777777" w:rsidR="008D16FF" w:rsidRDefault="008D16FF" w:rsidP="00072131"/>
    <w:sectPr w:rsidR="008D16FF" w:rsidSect="00426A90">
      <w:headerReference w:type="even" r:id="rId14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1DB6B4" w14:textId="77777777" w:rsidR="00E758DC" w:rsidRDefault="00E758DC" w:rsidP="002B3503">
      <w:pPr>
        <w:spacing w:after="0"/>
      </w:pPr>
      <w:r>
        <w:separator/>
      </w:r>
    </w:p>
  </w:endnote>
  <w:endnote w:type="continuationSeparator" w:id="0">
    <w:p w14:paraId="7402561E" w14:textId="77777777" w:rsidR="00E758DC" w:rsidRDefault="00E758DC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DB3708" w14:textId="77777777" w:rsidR="00E758DC" w:rsidRDefault="00E758DC" w:rsidP="002B3503">
      <w:pPr>
        <w:spacing w:after="0"/>
      </w:pPr>
      <w:r>
        <w:separator/>
      </w:r>
    </w:p>
  </w:footnote>
  <w:footnote w:type="continuationSeparator" w:id="0">
    <w:p w14:paraId="2D74542C" w14:textId="77777777" w:rsidR="00E758DC" w:rsidRDefault="00E758DC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6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4"/>
  </w:num>
  <w:num w:numId="8" w16cid:durableId="1922520578">
    <w:abstractNumId w:val="7"/>
  </w:num>
  <w:num w:numId="9" w16cid:durableId="311500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44E0"/>
    <w:rsid w:val="00004D27"/>
    <w:rsid w:val="00005FE2"/>
    <w:rsid w:val="0000645E"/>
    <w:rsid w:val="0001525B"/>
    <w:rsid w:val="00020F23"/>
    <w:rsid w:val="000232B9"/>
    <w:rsid w:val="0003263E"/>
    <w:rsid w:val="00032F07"/>
    <w:rsid w:val="00035527"/>
    <w:rsid w:val="000370A5"/>
    <w:rsid w:val="00037DDF"/>
    <w:rsid w:val="000546C9"/>
    <w:rsid w:val="00055B53"/>
    <w:rsid w:val="00067294"/>
    <w:rsid w:val="00072131"/>
    <w:rsid w:val="00084771"/>
    <w:rsid w:val="0008585F"/>
    <w:rsid w:val="00090179"/>
    <w:rsid w:val="00091D46"/>
    <w:rsid w:val="00091F0B"/>
    <w:rsid w:val="000A0839"/>
    <w:rsid w:val="000A3DFD"/>
    <w:rsid w:val="000A6473"/>
    <w:rsid w:val="000A6A9A"/>
    <w:rsid w:val="000B0A7B"/>
    <w:rsid w:val="000B0C5F"/>
    <w:rsid w:val="000B3B17"/>
    <w:rsid w:val="000B4E56"/>
    <w:rsid w:val="000B5E8E"/>
    <w:rsid w:val="000E0EC6"/>
    <w:rsid w:val="000E4D14"/>
    <w:rsid w:val="000F0003"/>
    <w:rsid w:val="000F1130"/>
    <w:rsid w:val="000F2546"/>
    <w:rsid w:val="000F50EC"/>
    <w:rsid w:val="00101626"/>
    <w:rsid w:val="00103568"/>
    <w:rsid w:val="00113DD7"/>
    <w:rsid w:val="001221D2"/>
    <w:rsid w:val="001335C6"/>
    <w:rsid w:val="001364A1"/>
    <w:rsid w:val="00136E08"/>
    <w:rsid w:val="001377F8"/>
    <w:rsid w:val="00143AFD"/>
    <w:rsid w:val="001458FC"/>
    <w:rsid w:val="0014648A"/>
    <w:rsid w:val="0015000E"/>
    <w:rsid w:val="0015578A"/>
    <w:rsid w:val="001568C3"/>
    <w:rsid w:val="0016006C"/>
    <w:rsid w:val="0016131F"/>
    <w:rsid w:val="00161EAB"/>
    <w:rsid w:val="00166F3D"/>
    <w:rsid w:val="00170C39"/>
    <w:rsid w:val="001751F1"/>
    <w:rsid w:val="00177939"/>
    <w:rsid w:val="00187AC5"/>
    <w:rsid w:val="001953B8"/>
    <w:rsid w:val="001A51E5"/>
    <w:rsid w:val="001A6001"/>
    <w:rsid w:val="001A777D"/>
    <w:rsid w:val="001B4F68"/>
    <w:rsid w:val="001B6495"/>
    <w:rsid w:val="001C26D7"/>
    <w:rsid w:val="001C473D"/>
    <w:rsid w:val="001D42F6"/>
    <w:rsid w:val="001D44A7"/>
    <w:rsid w:val="001D64A5"/>
    <w:rsid w:val="001E4268"/>
    <w:rsid w:val="001E4F63"/>
    <w:rsid w:val="001F4E90"/>
    <w:rsid w:val="001F6E5B"/>
    <w:rsid w:val="002119EB"/>
    <w:rsid w:val="002127E2"/>
    <w:rsid w:val="00214C87"/>
    <w:rsid w:val="00214CF4"/>
    <w:rsid w:val="00215035"/>
    <w:rsid w:val="002171BB"/>
    <w:rsid w:val="00220964"/>
    <w:rsid w:val="00230F65"/>
    <w:rsid w:val="00233BE5"/>
    <w:rsid w:val="0024072D"/>
    <w:rsid w:val="00240934"/>
    <w:rsid w:val="00241E14"/>
    <w:rsid w:val="00244557"/>
    <w:rsid w:val="002503B0"/>
    <w:rsid w:val="00260340"/>
    <w:rsid w:val="00266DD3"/>
    <w:rsid w:val="00273303"/>
    <w:rsid w:val="00273480"/>
    <w:rsid w:val="00275429"/>
    <w:rsid w:val="00283AE6"/>
    <w:rsid w:val="00290D5F"/>
    <w:rsid w:val="00291DDD"/>
    <w:rsid w:val="00292336"/>
    <w:rsid w:val="002A3261"/>
    <w:rsid w:val="002A7181"/>
    <w:rsid w:val="002B3503"/>
    <w:rsid w:val="002B520A"/>
    <w:rsid w:val="002B758B"/>
    <w:rsid w:val="002C2C9A"/>
    <w:rsid w:val="002D2822"/>
    <w:rsid w:val="002D4117"/>
    <w:rsid w:val="002F16C0"/>
    <w:rsid w:val="002F6A38"/>
    <w:rsid w:val="00301A4A"/>
    <w:rsid w:val="00304DA8"/>
    <w:rsid w:val="00320348"/>
    <w:rsid w:val="00324C5A"/>
    <w:rsid w:val="00332842"/>
    <w:rsid w:val="00335E44"/>
    <w:rsid w:val="00343DF9"/>
    <w:rsid w:val="00346E15"/>
    <w:rsid w:val="00347DEA"/>
    <w:rsid w:val="00351825"/>
    <w:rsid w:val="00351921"/>
    <w:rsid w:val="003601FC"/>
    <w:rsid w:val="00371041"/>
    <w:rsid w:val="003732AC"/>
    <w:rsid w:val="0037344A"/>
    <w:rsid w:val="0037533D"/>
    <w:rsid w:val="003777FE"/>
    <w:rsid w:val="003928F2"/>
    <w:rsid w:val="00395856"/>
    <w:rsid w:val="0039666D"/>
    <w:rsid w:val="003A7775"/>
    <w:rsid w:val="003B1A4C"/>
    <w:rsid w:val="003C42AC"/>
    <w:rsid w:val="003C6403"/>
    <w:rsid w:val="003D178A"/>
    <w:rsid w:val="003D385E"/>
    <w:rsid w:val="003D4D1C"/>
    <w:rsid w:val="003E31DF"/>
    <w:rsid w:val="003F7C08"/>
    <w:rsid w:val="00400F07"/>
    <w:rsid w:val="00401262"/>
    <w:rsid w:val="00402DF6"/>
    <w:rsid w:val="00405EF2"/>
    <w:rsid w:val="00410126"/>
    <w:rsid w:val="004148DE"/>
    <w:rsid w:val="0042034B"/>
    <w:rsid w:val="0042109F"/>
    <w:rsid w:val="00426A90"/>
    <w:rsid w:val="0042722F"/>
    <w:rsid w:val="004277F6"/>
    <w:rsid w:val="0043450E"/>
    <w:rsid w:val="004369F3"/>
    <w:rsid w:val="00447B6D"/>
    <w:rsid w:val="004524FA"/>
    <w:rsid w:val="00453BA5"/>
    <w:rsid w:val="00454E53"/>
    <w:rsid w:val="0045576A"/>
    <w:rsid w:val="0046387C"/>
    <w:rsid w:val="00466099"/>
    <w:rsid w:val="00467DAB"/>
    <w:rsid w:val="004765C8"/>
    <w:rsid w:val="00480389"/>
    <w:rsid w:val="00482477"/>
    <w:rsid w:val="00482DDD"/>
    <w:rsid w:val="00484455"/>
    <w:rsid w:val="004862F2"/>
    <w:rsid w:val="004871C7"/>
    <w:rsid w:val="0049091F"/>
    <w:rsid w:val="00491386"/>
    <w:rsid w:val="00494F18"/>
    <w:rsid w:val="004961A6"/>
    <w:rsid w:val="004A0078"/>
    <w:rsid w:val="004A41DA"/>
    <w:rsid w:val="004B3736"/>
    <w:rsid w:val="004B7E43"/>
    <w:rsid w:val="004C0103"/>
    <w:rsid w:val="004C58F9"/>
    <w:rsid w:val="004C5DEC"/>
    <w:rsid w:val="004D0C67"/>
    <w:rsid w:val="004D3D81"/>
    <w:rsid w:val="004E1F0D"/>
    <w:rsid w:val="004E3D2D"/>
    <w:rsid w:val="004E6D08"/>
    <w:rsid w:val="004E7D41"/>
    <w:rsid w:val="004F43E1"/>
    <w:rsid w:val="00502B4F"/>
    <w:rsid w:val="005052DF"/>
    <w:rsid w:val="00505C96"/>
    <w:rsid w:val="005101D1"/>
    <w:rsid w:val="00513F4C"/>
    <w:rsid w:val="0052117E"/>
    <w:rsid w:val="00522C8C"/>
    <w:rsid w:val="00526254"/>
    <w:rsid w:val="005309B7"/>
    <w:rsid w:val="00530E0A"/>
    <w:rsid w:val="00543F02"/>
    <w:rsid w:val="00553343"/>
    <w:rsid w:val="00555F37"/>
    <w:rsid w:val="00560A63"/>
    <w:rsid w:val="00564B2E"/>
    <w:rsid w:val="00564C91"/>
    <w:rsid w:val="00570B14"/>
    <w:rsid w:val="00587E23"/>
    <w:rsid w:val="005A05AA"/>
    <w:rsid w:val="005A2FAF"/>
    <w:rsid w:val="005A35C6"/>
    <w:rsid w:val="005A6A8D"/>
    <w:rsid w:val="005A7283"/>
    <w:rsid w:val="005B2640"/>
    <w:rsid w:val="005B2D34"/>
    <w:rsid w:val="005C6558"/>
    <w:rsid w:val="005C6F6F"/>
    <w:rsid w:val="005D6923"/>
    <w:rsid w:val="005E1486"/>
    <w:rsid w:val="005E3DCD"/>
    <w:rsid w:val="005F4052"/>
    <w:rsid w:val="005F6CE3"/>
    <w:rsid w:val="006015F6"/>
    <w:rsid w:val="00602EB6"/>
    <w:rsid w:val="006074FC"/>
    <w:rsid w:val="006104AF"/>
    <w:rsid w:val="00610EF2"/>
    <w:rsid w:val="00612119"/>
    <w:rsid w:val="00616A5C"/>
    <w:rsid w:val="00624289"/>
    <w:rsid w:val="00625560"/>
    <w:rsid w:val="00626277"/>
    <w:rsid w:val="00631465"/>
    <w:rsid w:val="00635F46"/>
    <w:rsid w:val="00641C2E"/>
    <w:rsid w:val="00641E1F"/>
    <w:rsid w:val="00650590"/>
    <w:rsid w:val="006579F3"/>
    <w:rsid w:val="00664DF6"/>
    <w:rsid w:val="006914CF"/>
    <w:rsid w:val="006919C7"/>
    <w:rsid w:val="00696A2E"/>
    <w:rsid w:val="006A33C4"/>
    <w:rsid w:val="006B58FE"/>
    <w:rsid w:val="006B627C"/>
    <w:rsid w:val="006C6840"/>
    <w:rsid w:val="006D050D"/>
    <w:rsid w:val="006D12DA"/>
    <w:rsid w:val="006D2C83"/>
    <w:rsid w:val="006D575C"/>
    <w:rsid w:val="006D5FE5"/>
    <w:rsid w:val="006D77C8"/>
    <w:rsid w:val="006E1AD8"/>
    <w:rsid w:val="006E1B0C"/>
    <w:rsid w:val="006E5469"/>
    <w:rsid w:val="006F1606"/>
    <w:rsid w:val="006F5021"/>
    <w:rsid w:val="00700831"/>
    <w:rsid w:val="00703672"/>
    <w:rsid w:val="0070424E"/>
    <w:rsid w:val="00704FB1"/>
    <w:rsid w:val="00711DF7"/>
    <w:rsid w:val="00721516"/>
    <w:rsid w:val="00721CDB"/>
    <w:rsid w:val="00726265"/>
    <w:rsid w:val="0073496C"/>
    <w:rsid w:val="00734EBD"/>
    <w:rsid w:val="00735269"/>
    <w:rsid w:val="00742C33"/>
    <w:rsid w:val="00754208"/>
    <w:rsid w:val="007636BD"/>
    <w:rsid w:val="0076798B"/>
    <w:rsid w:val="007716C5"/>
    <w:rsid w:val="00775BF6"/>
    <w:rsid w:val="00776C7A"/>
    <w:rsid w:val="007863B7"/>
    <w:rsid w:val="00786871"/>
    <w:rsid w:val="007900B7"/>
    <w:rsid w:val="0079231B"/>
    <w:rsid w:val="00794808"/>
    <w:rsid w:val="0079515C"/>
    <w:rsid w:val="007A5C1F"/>
    <w:rsid w:val="007B5E1B"/>
    <w:rsid w:val="007D20DF"/>
    <w:rsid w:val="007F7086"/>
    <w:rsid w:val="00801652"/>
    <w:rsid w:val="00802CEA"/>
    <w:rsid w:val="00806E81"/>
    <w:rsid w:val="00817078"/>
    <w:rsid w:val="00820359"/>
    <w:rsid w:val="00820BC5"/>
    <w:rsid w:val="00822FAB"/>
    <w:rsid w:val="008236E4"/>
    <w:rsid w:val="00841C4E"/>
    <w:rsid w:val="00844615"/>
    <w:rsid w:val="00850296"/>
    <w:rsid w:val="0085459F"/>
    <w:rsid w:val="00855ACC"/>
    <w:rsid w:val="00856B39"/>
    <w:rsid w:val="00860EC2"/>
    <w:rsid w:val="00871607"/>
    <w:rsid w:val="008732C5"/>
    <w:rsid w:val="00887746"/>
    <w:rsid w:val="008A171A"/>
    <w:rsid w:val="008A37B6"/>
    <w:rsid w:val="008A4493"/>
    <w:rsid w:val="008A7B13"/>
    <w:rsid w:val="008B538D"/>
    <w:rsid w:val="008C335C"/>
    <w:rsid w:val="008D16FF"/>
    <w:rsid w:val="008D6BD3"/>
    <w:rsid w:val="008E33ED"/>
    <w:rsid w:val="008F6EEA"/>
    <w:rsid w:val="00905D49"/>
    <w:rsid w:val="009064A4"/>
    <w:rsid w:val="009126EB"/>
    <w:rsid w:val="0091383D"/>
    <w:rsid w:val="00914272"/>
    <w:rsid w:val="0091652E"/>
    <w:rsid w:val="00934003"/>
    <w:rsid w:val="00940559"/>
    <w:rsid w:val="009408AA"/>
    <w:rsid w:val="0094195E"/>
    <w:rsid w:val="00941CC9"/>
    <w:rsid w:val="00944692"/>
    <w:rsid w:val="00951833"/>
    <w:rsid w:val="00955C71"/>
    <w:rsid w:val="00961DBB"/>
    <w:rsid w:val="009627F3"/>
    <w:rsid w:val="00963A11"/>
    <w:rsid w:val="0096646D"/>
    <w:rsid w:val="00976050"/>
    <w:rsid w:val="009943D4"/>
    <w:rsid w:val="00994B01"/>
    <w:rsid w:val="00996062"/>
    <w:rsid w:val="009A4887"/>
    <w:rsid w:val="009A4A8C"/>
    <w:rsid w:val="009A533F"/>
    <w:rsid w:val="009A5845"/>
    <w:rsid w:val="009B1E68"/>
    <w:rsid w:val="009B3718"/>
    <w:rsid w:val="009B78E7"/>
    <w:rsid w:val="009B7B1A"/>
    <w:rsid w:val="009C0E9B"/>
    <w:rsid w:val="009C6BEA"/>
    <w:rsid w:val="009D1984"/>
    <w:rsid w:val="009D7C5D"/>
    <w:rsid w:val="009F00ED"/>
    <w:rsid w:val="00A033D4"/>
    <w:rsid w:val="00A039A3"/>
    <w:rsid w:val="00A05EA5"/>
    <w:rsid w:val="00A112DA"/>
    <w:rsid w:val="00A156C1"/>
    <w:rsid w:val="00A1765C"/>
    <w:rsid w:val="00A17D14"/>
    <w:rsid w:val="00A20EA1"/>
    <w:rsid w:val="00A21B25"/>
    <w:rsid w:val="00A226F6"/>
    <w:rsid w:val="00A30DC4"/>
    <w:rsid w:val="00A313C1"/>
    <w:rsid w:val="00A31791"/>
    <w:rsid w:val="00A35C79"/>
    <w:rsid w:val="00A451E8"/>
    <w:rsid w:val="00A46001"/>
    <w:rsid w:val="00A52BA5"/>
    <w:rsid w:val="00A6018C"/>
    <w:rsid w:val="00A673E6"/>
    <w:rsid w:val="00A67A94"/>
    <w:rsid w:val="00A71D69"/>
    <w:rsid w:val="00A767DC"/>
    <w:rsid w:val="00A76BB0"/>
    <w:rsid w:val="00A76FD1"/>
    <w:rsid w:val="00A8051D"/>
    <w:rsid w:val="00A82141"/>
    <w:rsid w:val="00A91B82"/>
    <w:rsid w:val="00A95F46"/>
    <w:rsid w:val="00AC344B"/>
    <w:rsid w:val="00AC3475"/>
    <w:rsid w:val="00AC50AB"/>
    <w:rsid w:val="00AC64D8"/>
    <w:rsid w:val="00AD1832"/>
    <w:rsid w:val="00AD4B25"/>
    <w:rsid w:val="00AD5297"/>
    <w:rsid w:val="00AE09F6"/>
    <w:rsid w:val="00AE3721"/>
    <w:rsid w:val="00AE62DA"/>
    <w:rsid w:val="00AE6327"/>
    <w:rsid w:val="00AF0724"/>
    <w:rsid w:val="00AF6E03"/>
    <w:rsid w:val="00AF7CB0"/>
    <w:rsid w:val="00B0192C"/>
    <w:rsid w:val="00B02483"/>
    <w:rsid w:val="00B03E8F"/>
    <w:rsid w:val="00B177F2"/>
    <w:rsid w:val="00B20926"/>
    <w:rsid w:val="00B43457"/>
    <w:rsid w:val="00B4385F"/>
    <w:rsid w:val="00B442B7"/>
    <w:rsid w:val="00B5326C"/>
    <w:rsid w:val="00B532D4"/>
    <w:rsid w:val="00B54CDB"/>
    <w:rsid w:val="00B6196E"/>
    <w:rsid w:val="00B63135"/>
    <w:rsid w:val="00B6476D"/>
    <w:rsid w:val="00B64CD8"/>
    <w:rsid w:val="00B65B59"/>
    <w:rsid w:val="00B66628"/>
    <w:rsid w:val="00B66A3E"/>
    <w:rsid w:val="00B70594"/>
    <w:rsid w:val="00B7200B"/>
    <w:rsid w:val="00B813D6"/>
    <w:rsid w:val="00BA0FC3"/>
    <w:rsid w:val="00BA6533"/>
    <w:rsid w:val="00BA782E"/>
    <w:rsid w:val="00BB1927"/>
    <w:rsid w:val="00BB54F7"/>
    <w:rsid w:val="00BC2A55"/>
    <w:rsid w:val="00BC764C"/>
    <w:rsid w:val="00BC79FB"/>
    <w:rsid w:val="00BD704E"/>
    <w:rsid w:val="00BE1016"/>
    <w:rsid w:val="00BE1808"/>
    <w:rsid w:val="00BE6DF3"/>
    <w:rsid w:val="00BF4228"/>
    <w:rsid w:val="00BF4B17"/>
    <w:rsid w:val="00C00207"/>
    <w:rsid w:val="00C029FE"/>
    <w:rsid w:val="00C05479"/>
    <w:rsid w:val="00C165DA"/>
    <w:rsid w:val="00C20F54"/>
    <w:rsid w:val="00C21554"/>
    <w:rsid w:val="00C33B37"/>
    <w:rsid w:val="00C37D8A"/>
    <w:rsid w:val="00C4065C"/>
    <w:rsid w:val="00C40D95"/>
    <w:rsid w:val="00C56BF8"/>
    <w:rsid w:val="00C6032C"/>
    <w:rsid w:val="00C6739D"/>
    <w:rsid w:val="00C73962"/>
    <w:rsid w:val="00C77842"/>
    <w:rsid w:val="00C81014"/>
    <w:rsid w:val="00C81190"/>
    <w:rsid w:val="00C8539D"/>
    <w:rsid w:val="00C86FD9"/>
    <w:rsid w:val="00C92ED2"/>
    <w:rsid w:val="00C93BF8"/>
    <w:rsid w:val="00C9561F"/>
    <w:rsid w:val="00C9571C"/>
    <w:rsid w:val="00CA318B"/>
    <w:rsid w:val="00CD25F8"/>
    <w:rsid w:val="00CD48FF"/>
    <w:rsid w:val="00CD693B"/>
    <w:rsid w:val="00CD6FE4"/>
    <w:rsid w:val="00CF4412"/>
    <w:rsid w:val="00D07AD5"/>
    <w:rsid w:val="00D14068"/>
    <w:rsid w:val="00D209AA"/>
    <w:rsid w:val="00D275CC"/>
    <w:rsid w:val="00D33C9C"/>
    <w:rsid w:val="00D3451F"/>
    <w:rsid w:val="00D40A11"/>
    <w:rsid w:val="00D43EE3"/>
    <w:rsid w:val="00D47A46"/>
    <w:rsid w:val="00D53CEF"/>
    <w:rsid w:val="00D5471C"/>
    <w:rsid w:val="00D57C9F"/>
    <w:rsid w:val="00D64CC9"/>
    <w:rsid w:val="00D733F3"/>
    <w:rsid w:val="00D767C4"/>
    <w:rsid w:val="00D77CF5"/>
    <w:rsid w:val="00D856FB"/>
    <w:rsid w:val="00D85B1D"/>
    <w:rsid w:val="00D878AE"/>
    <w:rsid w:val="00D87BA7"/>
    <w:rsid w:val="00DA22F1"/>
    <w:rsid w:val="00DA4217"/>
    <w:rsid w:val="00DA4591"/>
    <w:rsid w:val="00DB302B"/>
    <w:rsid w:val="00DC40E5"/>
    <w:rsid w:val="00DD1A3B"/>
    <w:rsid w:val="00DD1FC5"/>
    <w:rsid w:val="00DE343D"/>
    <w:rsid w:val="00DE7951"/>
    <w:rsid w:val="00DF2E6B"/>
    <w:rsid w:val="00DF4043"/>
    <w:rsid w:val="00DF4078"/>
    <w:rsid w:val="00E075A8"/>
    <w:rsid w:val="00E0780C"/>
    <w:rsid w:val="00E10AC4"/>
    <w:rsid w:val="00E112A9"/>
    <w:rsid w:val="00E213B4"/>
    <w:rsid w:val="00E23619"/>
    <w:rsid w:val="00E33B68"/>
    <w:rsid w:val="00E5539B"/>
    <w:rsid w:val="00E578C6"/>
    <w:rsid w:val="00E60DB3"/>
    <w:rsid w:val="00E612D6"/>
    <w:rsid w:val="00E639FE"/>
    <w:rsid w:val="00E63D44"/>
    <w:rsid w:val="00E66C13"/>
    <w:rsid w:val="00E73B3C"/>
    <w:rsid w:val="00E74952"/>
    <w:rsid w:val="00E758DC"/>
    <w:rsid w:val="00E8194E"/>
    <w:rsid w:val="00E87445"/>
    <w:rsid w:val="00E962C5"/>
    <w:rsid w:val="00E97B46"/>
    <w:rsid w:val="00EA0625"/>
    <w:rsid w:val="00EA1541"/>
    <w:rsid w:val="00EA2C4D"/>
    <w:rsid w:val="00EA33B1"/>
    <w:rsid w:val="00EA3488"/>
    <w:rsid w:val="00EB0713"/>
    <w:rsid w:val="00EB2E74"/>
    <w:rsid w:val="00EB5F7D"/>
    <w:rsid w:val="00EB6CF0"/>
    <w:rsid w:val="00EB7C7D"/>
    <w:rsid w:val="00EC07A5"/>
    <w:rsid w:val="00EC589F"/>
    <w:rsid w:val="00ED010D"/>
    <w:rsid w:val="00ED58AA"/>
    <w:rsid w:val="00EE0FE8"/>
    <w:rsid w:val="00EE1412"/>
    <w:rsid w:val="00EF266A"/>
    <w:rsid w:val="00EF525F"/>
    <w:rsid w:val="00EF7301"/>
    <w:rsid w:val="00F0151C"/>
    <w:rsid w:val="00F04AB4"/>
    <w:rsid w:val="00F07054"/>
    <w:rsid w:val="00F12D51"/>
    <w:rsid w:val="00F12F88"/>
    <w:rsid w:val="00F13462"/>
    <w:rsid w:val="00F1354A"/>
    <w:rsid w:val="00F23BEC"/>
    <w:rsid w:val="00F36024"/>
    <w:rsid w:val="00F4103E"/>
    <w:rsid w:val="00F50FDC"/>
    <w:rsid w:val="00F54E9B"/>
    <w:rsid w:val="00F7033B"/>
    <w:rsid w:val="00F72C0B"/>
    <w:rsid w:val="00F744CF"/>
    <w:rsid w:val="00F86ADD"/>
    <w:rsid w:val="00F86DFE"/>
    <w:rsid w:val="00F9486C"/>
    <w:rsid w:val="00F967E2"/>
    <w:rsid w:val="00F97D64"/>
    <w:rsid w:val="00F97EDD"/>
    <w:rsid w:val="00FA34ED"/>
    <w:rsid w:val="00FA42E2"/>
    <w:rsid w:val="00FA529E"/>
    <w:rsid w:val="00FA66C5"/>
    <w:rsid w:val="00FC1E32"/>
    <w:rsid w:val="00FC1E8B"/>
    <w:rsid w:val="00FC288C"/>
    <w:rsid w:val="00FC4ADD"/>
    <w:rsid w:val="00FC707C"/>
    <w:rsid w:val="00FD085A"/>
    <w:rsid w:val="00FD2C62"/>
    <w:rsid w:val="00FD543C"/>
    <w:rsid w:val="00FD7028"/>
    <w:rsid w:val="00FE05C2"/>
    <w:rsid w:val="00FE2703"/>
    <w:rsid w:val="00FE2C4A"/>
    <w:rsid w:val="00FE4432"/>
    <w:rsid w:val="00FE5008"/>
    <w:rsid w:val="00FE5079"/>
    <w:rsid w:val="00FF1575"/>
    <w:rsid w:val="00FF30CF"/>
    <w:rsid w:val="00FF4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503A9B1"/>
  <w15:chartTrackingRefBased/>
  <w15:docId w15:val="{9CD1BB1B-2C82-4826-9EA8-0A5A69790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locked/>
    <w:rsid w:val="00E66C13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9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9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6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Word_Document2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</Template>
  <TotalTime>891</TotalTime>
  <Pages>6</Pages>
  <Words>1201</Words>
  <Characters>6852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8037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195</cp:revision>
  <cp:lastPrinted>1899-12-31T22:00:00Z</cp:lastPrinted>
  <dcterms:created xsi:type="dcterms:W3CDTF">2024-08-02T08:24:00Z</dcterms:created>
  <dcterms:modified xsi:type="dcterms:W3CDTF">2024-10-07T16:01:00Z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